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43" w:rsidRPr="00C62F25" w:rsidRDefault="00C61E43" w:rsidP="00397F41">
      <w:pPr>
        <w:spacing w:after="0" w:line="240" w:lineRule="auto"/>
        <w:rPr>
          <w:rFonts w:ascii="Monotype Corsiva" w:hAnsi="Monotype Corsiva"/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15pt;margin-top:-1.85pt;width:319.25pt;height:49.5pt;z-index:251653632" stroked="f">
            <v:textbox style="mso-next-textbox:#_x0000_s1026">
              <w:txbxContent>
                <w:p w:rsidR="00C61E43" w:rsidRPr="00DB1260" w:rsidRDefault="00C61E43" w:rsidP="00397F41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DB1260">
                    <w:rPr>
                      <w:rFonts w:ascii="Monotype Corsiva" w:hAnsi="Monotype Corsiva"/>
                      <w:b/>
                    </w:rPr>
                    <w:t>20</w:t>
                  </w:r>
                  <w:r>
                    <w:rPr>
                      <w:rFonts w:ascii="Monotype Corsiva" w:hAnsi="Monotype Corsiva"/>
                      <w:b/>
                    </w:rPr>
                    <w:t>1…</w:t>
                  </w:r>
                  <w:r w:rsidRPr="00DB1260">
                    <w:rPr>
                      <w:rFonts w:ascii="Monotype Corsiva" w:hAnsi="Monotype Corsiva"/>
                      <w:b/>
                    </w:rPr>
                    <w:t>20</w:t>
                  </w:r>
                  <w:r>
                    <w:rPr>
                      <w:rFonts w:ascii="Monotype Corsiva" w:hAnsi="Monotype Corsiva"/>
                      <w:b/>
                    </w:rPr>
                    <w:t>1…</w:t>
                  </w:r>
                  <w:r w:rsidRPr="00DB1260">
                    <w:rPr>
                      <w:rFonts w:ascii="Monotype Corsiva" w:hAnsi="Monotype Corsiva"/>
                      <w:b/>
                    </w:rPr>
                    <w:t xml:space="preserve"> EĞİTİM-ÖĞRETİM YILI</w:t>
                  </w:r>
                </w:p>
                <w:p w:rsidR="00C61E43" w:rsidRPr="00DB1260" w:rsidRDefault="00C61E43" w:rsidP="00397F41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…….  ORTAOKULU 8. SINIF</w:t>
                  </w:r>
                </w:p>
                <w:p w:rsidR="00C61E43" w:rsidRDefault="00C61E43" w:rsidP="00397F41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FEN VE TEKNOLOJİ DERSİ I</w:t>
                  </w:r>
                  <w:r w:rsidRPr="00DB1260">
                    <w:rPr>
                      <w:rFonts w:ascii="Monotype Corsiva" w:hAnsi="Monotype Corsiva"/>
                      <w:b/>
                    </w:rPr>
                    <w:t xml:space="preserve">. </w:t>
                  </w:r>
                  <w:r>
                    <w:rPr>
                      <w:rFonts w:ascii="Monotype Corsiva" w:hAnsi="Monotype Corsiva"/>
                      <w:b/>
                    </w:rPr>
                    <w:t>DÖNEM  1.YAZILI SORULARI</w:t>
                  </w:r>
                </w:p>
                <w:p w:rsidR="00C61E43" w:rsidRDefault="00C61E43" w:rsidP="00397F41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C61E43" w:rsidRDefault="00C61E43" w:rsidP="00397F41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C61E43" w:rsidRDefault="00C61E43" w:rsidP="00397F41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C61E43" w:rsidRPr="00DB1260" w:rsidRDefault="00C61E43" w:rsidP="00397F41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DB1260">
                    <w:rPr>
                      <w:rFonts w:ascii="Monotype Corsiva" w:hAnsi="Monotype Corsiva"/>
                      <w:b/>
                    </w:rPr>
                    <w:t>DÖNEM I</w:t>
                  </w:r>
                  <w:r>
                    <w:rPr>
                      <w:rFonts w:ascii="Monotype Corsiva" w:hAnsi="Monotype Corsiva"/>
                      <w:b/>
                    </w:rPr>
                    <w:t>II</w:t>
                  </w:r>
                  <w:r w:rsidRPr="00DB1260">
                    <w:rPr>
                      <w:rFonts w:ascii="Monotype Corsiva" w:hAnsi="Monotype Corsiva"/>
                      <w:b/>
                    </w:rPr>
                    <w:t>. YAZILI YOKLAMA</w:t>
                  </w:r>
                </w:p>
                <w:p w:rsidR="00C61E43" w:rsidRPr="00DB1260" w:rsidRDefault="00C61E43" w:rsidP="00397F4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C62F25">
        <w:rPr>
          <w:rFonts w:ascii="Monotype Corsiva" w:hAnsi="Monotype Corsiva"/>
          <w:sz w:val="24"/>
        </w:rPr>
        <w:t>Adı ve soyadı::</w:t>
      </w:r>
    </w:p>
    <w:p w:rsidR="00C61E43" w:rsidRPr="00C62F25" w:rsidRDefault="00C61E43" w:rsidP="00397F41">
      <w:pPr>
        <w:spacing w:after="0" w:line="240" w:lineRule="auto"/>
        <w:rPr>
          <w:rFonts w:ascii="Monotype Corsiva" w:hAnsi="Monotype Corsiva"/>
          <w:sz w:val="24"/>
        </w:rPr>
      </w:pPr>
      <w:r w:rsidRPr="00C62F25">
        <w:rPr>
          <w:rFonts w:ascii="Monotype Corsiva" w:hAnsi="Monotype Corsiva"/>
          <w:sz w:val="24"/>
        </w:rPr>
        <w:t>Sınıf ve No    :</w:t>
      </w:r>
    </w:p>
    <w:p w:rsidR="00C61E43" w:rsidRDefault="00C61E43" w:rsidP="00397F41">
      <w:pPr>
        <w:spacing w:after="0" w:line="240" w:lineRule="auto"/>
      </w:pPr>
    </w:p>
    <w:p w:rsidR="00C61E43" w:rsidRDefault="00C61E43" w:rsidP="00397F41">
      <w:pPr>
        <w:spacing w:after="0" w:line="240" w:lineRule="auto"/>
      </w:pPr>
    </w:p>
    <w:p w:rsidR="00C61E43" w:rsidRDefault="00C61E43" w:rsidP="00324475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27" type="#_x0000_t202" style="position:absolute;margin-left:327.8pt;margin-top:3.4pt;width:241.55pt;height:729pt;z-index:251655680" stroked="f">
            <v:textbox style="mso-next-textbox:#_x0000_s1027">
              <w:txbxContent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6</w:t>
                  </w:r>
                  <w:r w:rsidRPr="004E133F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 w:rsidRPr="004E133F">
                    <w:rPr>
                      <w:rFonts w:ascii="Comic Sans MS" w:hAnsi="Comic Sans MS"/>
                      <w:sz w:val="20"/>
                      <w:szCs w:val="18"/>
                    </w:rPr>
                    <w:t xml:space="preserve"> </w:t>
                  </w:r>
                  <w:r w:rsidRPr="00632920">
                    <w:rPr>
                      <w:rFonts w:ascii="Comic Sans MS" w:hAnsi="Comic Sans MS"/>
                      <w:sz w:val="20"/>
                      <w:szCs w:val="18"/>
                    </w:rPr>
                    <w:t>Darwin’in evrimle ilgili iki temel düşüncesi aşağıdakilerden hangisinde doğru verilmiştir?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 w:rsidRPr="00632920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A)</w:t>
                  </w:r>
                  <w:r w:rsidRPr="00632920">
                    <w:rPr>
                      <w:rFonts w:ascii="Comic Sans MS" w:hAnsi="Comic Sans MS"/>
                      <w:sz w:val="20"/>
                      <w:szCs w:val="18"/>
                    </w:rPr>
                    <w:t xml:space="preserve">  Adaptasyon – Kalıtım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 w:rsidRPr="00632920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B)</w:t>
                  </w:r>
                  <w:r w:rsidRPr="00632920">
                    <w:rPr>
                      <w:rFonts w:ascii="Comic Sans MS" w:hAnsi="Comic Sans MS"/>
                      <w:sz w:val="20"/>
                      <w:szCs w:val="18"/>
                    </w:rPr>
                    <w:t xml:space="preserve">  Modifikasyon – Adaptasyon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 w:rsidRPr="00632920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C)</w:t>
                  </w:r>
                  <w:r w:rsidRPr="00632920">
                    <w:rPr>
                      <w:rFonts w:ascii="Comic Sans MS" w:hAnsi="Comic Sans MS"/>
                      <w:sz w:val="20"/>
                      <w:szCs w:val="18"/>
                    </w:rPr>
                    <w:t xml:space="preserve">  Varyasyon – Doğal seçilim</w:t>
                  </w:r>
                </w:p>
                <w:p w:rsidR="00C61E43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 w:rsidRPr="00632920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D)</w:t>
                  </w:r>
                  <w:r w:rsidRPr="00632920">
                    <w:rPr>
                      <w:rFonts w:ascii="Comic Sans MS" w:hAnsi="Comic Sans MS"/>
                      <w:sz w:val="20"/>
                      <w:szCs w:val="18"/>
                    </w:rPr>
                    <w:t xml:space="preserve">  Mutasyon – Modifikasyon</w:t>
                  </w:r>
                </w:p>
                <w:p w:rsidR="00C61E43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61E43" w:rsidRPr="00632920" w:rsidRDefault="00C61E43" w:rsidP="00632920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7.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632920">
                    <w:rPr>
                      <w:rFonts w:ascii="Comic Sans MS" w:hAnsi="Comic Sans MS"/>
                      <w:sz w:val="20"/>
                    </w:rPr>
                    <w:t xml:space="preserve">Canlı çeşidi ve üreme yöntemiyle ilgili, aşağıdaki eşleştirmelerden hangisi </w:t>
                  </w:r>
                  <w:r w:rsidRPr="00632920">
                    <w:rPr>
                      <w:rFonts w:ascii="Comic Sans MS" w:hAnsi="Comic Sans MS"/>
                      <w:sz w:val="20"/>
                      <w:u w:val="single"/>
                    </w:rPr>
                    <w:t>yanlıştır</w:t>
                  </w:r>
                  <w:r w:rsidRPr="00632920">
                    <w:rPr>
                      <w:rFonts w:ascii="Comic Sans MS" w:hAnsi="Comic Sans MS"/>
                      <w:b/>
                      <w:sz w:val="20"/>
                    </w:rPr>
                    <w:t xml:space="preserve">?  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632920">
                    <w:rPr>
                      <w:rFonts w:ascii="Comic Sans MS" w:hAnsi="Comic Sans MS"/>
                      <w:sz w:val="20"/>
                    </w:rPr>
                    <w:t>A)  Patates - Vejetatif üreme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632920">
                    <w:rPr>
                      <w:rFonts w:ascii="Comic Sans MS" w:hAnsi="Comic Sans MS"/>
                      <w:sz w:val="20"/>
                    </w:rPr>
                    <w:t>B)   Deniz anası – Tomurcuklanma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632920">
                    <w:rPr>
                      <w:rFonts w:ascii="Comic Sans MS" w:hAnsi="Comic Sans MS"/>
                      <w:sz w:val="20"/>
                    </w:rPr>
                    <w:t>C)  Deniz yıldızı - Yenilenmeyle üreme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632920">
                    <w:rPr>
                      <w:rFonts w:ascii="Comic Sans MS" w:hAnsi="Comic Sans MS"/>
                      <w:sz w:val="20"/>
                    </w:rPr>
                    <w:t>D)  Şapkalı mantar - Bölünme</w:t>
                  </w:r>
                </w:p>
                <w:p w:rsidR="00C61E43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61E43" w:rsidRPr="00901F50" w:rsidRDefault="00C61E43" w:rsidP="00901F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8</w:t>
                  </w:r>
                  <w:r w:rsidRPr="004E133F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 w:rsidRPr="00FC179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901F50">
                    <w:rPr>
                      <w:rFonts w:ascii="Comic Sans MS" w:hAnsi="Comic Sans MS"/>
                      <w:sz w:val="20"/>
                      <w:szCs w:val="18"/>
                    </w:rPr>
                    <w:t xml:space="preserve">Aşağıdakilerden hangisinde mutasyon </w:t>
                  </w:r>
                  <w:r w:rsidRPr="00901F50">
                    <w:rPr>
                      <w:rFonts w:ascii="Comic Sans MS" w:hAnsi="Comic Sans MS"/>
                      <w:sz w:val="20"/>
                      <w:szCs w:val="18"/>
                      <w:u w:val="single"/>
                    </w:rPr>
                    <w:t>yoktur?</w:t>
                  </w:r>
                </w:p>
                <w:p w:rsidR="00C61E43" w:rsidRDefault="00C61E43" w:rsidP="00901F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 w:rsidRPr="00901F50">
                    <w:rPr>
                      <w:rFonts w:ascii="Comic Sans MS" w:hAnsi="Comic Sans MS"/>
                      <w:sz w:val="20"/>
                      <w:szCs w:val="18"/>
                    </w:rPr>
                    <w:t xml:space="preserve">A)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>Dört boynuzluluk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ab/>
                    <w:t xml:space="preserve"> </w:t>
                  </w:r>
                </w:p>
                <w:p w:rsidR="00C61E43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18"/>
                    </w:rPr>
                    <w:t>B)</w:t>
                  </w:r>
                  <w:r w:rsidRPr="00632920">
                    <w:rPr>
                      <w:rFonts w:ascii="Comic Sans MS" w:hAnsi="Comic Sans MS"/>
                      <w:sz w:val="20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>Ten renginin güneşte değişmesi</w:t>
                  </w:r>
                </w:p>
                <w:p w:rsidR="00C61E43" w:rsidRDefault="00C61E43" w:rsidP="00901F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 w:rsidRPr="00901F50">
                    <w:rPr>
                      <w:rFonts w:ascii="Comic Sans MS" w:hAnsi="Comic Sans MS"/>
                      <w:sz w:val="20"/>
                      <w:szCs w:val="18"/>
                    </w:rPr>
                    <w:t>C)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Altıparmaklılık</w:t>
                  </w:r>
                </w:p>
                <w:p w:rsidR="00C61E43" w:rsidRPr="00D93183" w:rsidRDefault="00C61E43" w:rsidP="00901F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18"/>
                    </w:rPr>
                    <w:t>D) İki başlı kaplumbağa</w:t>
                  </w:r>
                </w:p>
                <w:p w:rsidR="00C61E43" w:rsidRDefault="00C61E43" w:rsidP="00901F50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61E43" w:rsidRPr="00BA56BC" w:rsidRDefault="00C61E43" w:rsidP="00210F68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9</w:t>
                  </w:r>
                  <w:r w:rsidRPr="00FC1792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A56BC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Mitoz hücre bölünmesinde ;</w:t>
                  </w:r>
                </w:p>
                <w:p w:rsidR="00C61E43" w:rsidRDefault="00C61E43" w:rsidP="00210F68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 w:rsidRPr="00F01481">
                    <w:rPr>
                      <w:rFonts w:ascii="Verdana" w:hAnsi="Verdana" w:cs="Verdana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6" type="#_x0000_t75" style="width:227.25pt;height:63.75pt;visibility:visible">
                        <v:imagedata r:id="rId5" o:title=""/>
                      </v:shape>
                    </w:pict>
                  </w:r>
                </w:p>
                <w:p w:rsidR="00C61E43" w:rsidRDefault="00C61E43" w:rsidP="00210F68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</w:p>
                <w:p w:rsidR="00C61E43" w:rsidRDefault="00C61E43" w:rsidP="00210F68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18"/>
                    </w:rPr>
                    <w:t>Evrelerinin gerçekleşme sırası aşağıdakilerden hangisinde verilmiştir?</w:t>
                  </w:r>
                </w:p>
                <w:p w:rsidR="00C61E43" w:rsidRPr="00E10AAB" w:rsidRDefault="00C61E43" w:rsidP="00E10AA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18"/>
                    </w:rPr>
                    <w:t>A) Y, Z, T, X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ab/>
                    <w:t xml:space="preserve">                B) X, T, Z, Y</w:t>
                  </w:r>
                </w:p>
                <w:p w:rsidR="00C61E43" w:rsidRPr="00E10AAB" w:rsidRDefault="00C61E43" w:rsidP="00E10AA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18"/>
                    </w:rPr>
                    <w:t>C) Y, X, Z, T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ab/>
                    <w:t xml:space="preserve">                </w:t>
                  </w:r>
                  <w:r w:rsidRPr="00E10AAB">
                    <w:rPr>
                      <w:rFonts w:ascii="Comic Sans MS" w:hAnsi="Comic Sans MS"/>
                      <w:sz w:val="20"/>
                      <w:szCs w:val="18"/>
                    </w:rPr>
                    <w:t xml:space="preserve">D)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X ,T, Y, Z </w:t>
                  </w:r>
                </w:p>
                <w:p w:rsidR="00C61E43" w:rsidRDefault="00C61E43" w:rsidP="00901F50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10.</w:t>
                  </w:r>
                  <w:r w:rsidRPr="004D729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632920">
                    <w:rPr>
                      <w:rFonts w:ascii="Comic Sans MS" w:hAnsi="Comic Sans MS"/>
                      <w:sz w:val="20"/>
                      <w:szCs w:val="20"/>
                    </w:rPr>
                    <w:t xml:space="preserve">Bir zincirindeki baz dizilimi  </w:t>
                  </w:r>
                  <w:r w:rsidRPr="00632920">
                    <w:rPr>
                      <w:rFonts w:ascii="Comic Sans MS" w:hAnsi="Comic Sans MS"/>
                      <w:b/>
                      <w:szCs w:val="20"/>
                    </w:rPr>
                    <w:t xml:space="preserve">ATCCTAGG </w:t>
                  </w:r>
                  <w:r w:rsidRPr="00632920">
                    <w:rPr>
                      <w:rFonts w:ascii="Comic Sans MS" w:hAnsi="Comic Sans MS"/>
                      <w:sz w:val="20"/>
                      <w:szCs w:val="20"/>
                    </w:rPr>
                    <w:t>olan DNA molekülünün karşı zincirindeki baz dizilimi nasıldır?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32920">
                    <w:rPr>
                      <w:rFonts w:ascii="Comic Sans MS" w:hAnsi="Comic Sans MS"/>
                      <w:sz w:val="20"/>
                      <w:szCs w:val="20"/>
                    </w:rPr>
                    <w:t>A)  ATCCTAGG                    B)  TAGGATCC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32920">
                    <w:rPr>
                      <w:rFonts w:ascii="Comic Sans MS" w:hAnsi="Comic Sans MS"/>
                      <w:sz w:val="20"/>
                      <w:szCs w:val="20"/>
                    </w:rPr>
                    <w:t>C)  ATCATCAA                    C)  GCAACGTT</w:t>
                  </w:r>
                </w:p>
                <w:p w:rsidR="00C61E43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61E43" w:rsidRDefault="00C61E43" w:rsidP="00BA56B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Pr="009E2F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E2F3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>16 Kromozomlu bir deri hücresi artarda</w:t>
                  </w:r>
                </w:p>
                <w:p w:rsidR="00C61E43" w:rsidRPr="00BF0995" w:rsidRDefault="00C61E43" w:rsidP="00BA56B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18"/>
                    </w:rPr>
                  </w:pPr>
                  <w:r w:rsidRPr="00632920">
                    <w:rPr>
                      <w:rFonts w:ascii="Comic Sans MS" w:hAnsi="Comic Sans MS"/>
                      <w:sz w:val="20"/>
                      <w:szCs w:val="18"/>
                    </w:rPr>
                    <w:t>3 kez mitoz bölünme geçiriyor.</w:t>
                  </w:r>
                  <w:r w:rsidRPr="00632920">
                    <w:rPr>
                      <w:rFonts w:ascii="Comic Sans MS" w:hAnsi="Comic Sans MS"/>
                      <w:b/>
                      <w:bCs/>
                      <w:sz w:val="20"/>
                      <w:szCs w:val="18"/>
                    </w:rPr>
                    <w:t xml:space="preserve"> </w:t>
                  </w:r>
                  <w:r w:rsidRPr="00632920">
                    <w:rPr>
                      <w:rFonts w:ascii="Comic Sans MS" w:hAnsi="Comic Sans MS"/>
                      <w:sz w:val="20"/>
                      <w:szCs w:val="18"/>
                    </w:rPr>
                    <w:t>Oluşan hücre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sayısı ve </w:t>
                  </w:r>
                  <w:r w:rsidRPr="00632920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kromozom sayısı kaçtır?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>?</w:t>
                  </w:r>
                </w:p>
                <w:p w:rsidR="00C61E43" w:rsidRPr="000B39E8" w:rsidRDefault="00C61E43" w:rsidP="00BA56B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 xml:space="preserve">A)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H:8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>,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>K:16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ab/>
                    <w:t xml:space="preserve">               B) H:16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 xml:space="preserve">,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K:8</w:t>
                  </w:r>
                </w:p>
                <w:p w:rsidR="00C61E43" w:rsidRDefault="00C61E43" w:rsidP="00BA56B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 xml:space="preserve">C)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H:8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 xml:space="preserve">,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K:8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 xml:space="preserve">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             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 xml:space="preserve">D)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H:16 </w:t>
                  </w:r>
                  <w:r w:rsidRPr="000B39E8">
                    <w:rPr>
                      <w:rFonts w:ascii="Comic Sans MS" w:hAnsi="Comic Sans MS"/>
                      <w:sz w:val="20"/>
                      <w:szCs w:val="18"/>
                    </w:rPr>
                    <w:t xml:space="preserve">, </w:t>
                  </w:r>
                  <w:r>
                    <w:rPr>
                      <w:rFonts w:ascii="Comic Sans MS" w:hAnsi="Comic Sans MS"/>
                      <w:sz w:val="20"/>
                      <w:szCs w:val="18"/>
                    </w:rPr>
                    <w:t xml:space="preserve"> K:16</w:t>
                  </w:r>
                </w:p>
                <w:p w:rsidR="00C61E43" w:rsidRPr="00CD18AA" w:rsidRDefault="00C61E43" w:rsidP="00BA56B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8"/>
                    </w:rPr>
                  </w:pPr>
                </w:p>
                <w:p w:rsidR="00C61E43" w:rsidRDefault="00C61E43" w:rsidP="00BA56B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</w:t>
                  </w:r>
                  <w:r w:rsidRPr="000B39E8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Aşağıda kan grupları verilen ebeveynlerden hangisinin çocukları  0 kan grubundan olabilir?</w:t>
                  </w:r>
                </w:p>
                <w:p w:rsidR="00C61E43" w:rsidRDefault="00C61E43" w:rsidP="00BA56B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1E43" w:rsidRPr="00EF0B6A" w:rsidRDefault="00C61E43" w:rsidP="00BA56B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18A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A0 -BB                         </w:t>
                  </w:r>
                  <w:r w:rsidRPr="00CD18A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00 - AB                  </w:t>
                  </w:r>
                  <w:r w:rsidRPr="00CD18A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B0 - A0                          </w:t>
                  </w:r>
                  <w:r w:rsidRPr="00CD18A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AA -00</w:t>
                  </w:r>
                </w:p>
                <w:p w:rsidR="00C61E43" w:rsidRDefault="00C61E43" w:rsidP="00FC1792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Pr="005F2AA6" w:rsidRDefault="00C61E43" w:rsidP="00F43362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-52.45pt;margin-top:363.4pt;width:729pt;height:9pt;rotation:90;z-index:251654656" fillcolor="#c4b596" strokecolor="#c4b596" strokeweight="1pt">
            <v:fill r:id="rId6" o:title="" type="tile"/>
            <v:shadow on="t" color="#cbcbcb" offset="3pt,3pt"/>
            <v:textpath style="font-family:&quot;Comic Sans MS&quot;;font-weight:bold;v-rotate-letters:t;v-text-kern:t" trim="t" fitpath="t" string=" ...... ORTAOKULU"/>
          </v:shape>
        </w:pict>
      </w:r>
      <w:r w:rsidRPr="00C62F25">
        <w:rPr>
          <w:rFonts w:ascii="Comic Sans MS" w:hAnsi="Comic Sans MS"/>
          <w:b/>
          <w:sz w:val="20"/>
          <w:szCs w:val="20"/>
        </w:rPr>
        <w:t>1.</w:t>
      </w:r>
      <w:r w:rsidRPr="00C62F25">
        <w:rPr>
          <w:rFonts w:ascii="Comic Sans MS" w:hAnsi="Comic Sans MS"/>
          <w:sz w:val="20"/>
          <w:szCs w:val="20"/>
        </w:rPr>
        <w:t xml:space="preserve">Aşağıdaki </w:t>
      </w:r>
      <w:r>
        <w:rPr>
          <w:rFonts w:ascii="Comic Sans MS" w:hAnsi="Comic Sans MS"/>
          <w:sz w:val="20"/>
          <w:szCs w:val="20"/>
        </w:rPr>
        <w:t>kavramları</w:t>
      </w:r>
      <w:r w:rsidRPr="00C62F2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eşleştirirken uygun olan harfleri </w:t>
      </w:r>
    </w:p>
    <w:p w:rsidR="00C61E43" w:rsidRPr="00324475" w:rsidRDefault="00C61E43" w:rsidP="00324475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uygun boşluğa yazınız?</w:t>
      </w:r>
      <w:r w:rsidRPr="00C62F2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u w:val="single"/>
        </w:rPr>
        <w:t>5</w:t>
      </w:r>
      <w:r w:rsidRPr="00C62F25">
        <w:rPr>
          <w:rFonts w:ascii="Comic Sans MS" w:hAnsi="Comic Sans MS"/>
          <w:b/>
          <w:sz w:val="20"/>
          <w:szCs w:val="20"/>
          <w:u w:val="single"/>
        </w:rPr>
        <w:t xml:space="preserve"> puan</w:t>
      </w:r>
      <w:r w:rsidRPr="00C62F25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page" w:tblpX="643" w:tblpY="167"/>
        <w:tblW w:w="5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2"/>
        <w:gridCol w:w="781"/>
        <w:gridCol w:w="3015"/>
        <w:gridCol w:w="298"/>
      </w:tblGrid>
      <w:tr w:rsidR="00C61E43" w:rsidRPr="00F01481" w:rsidTr="00523481">
        <w:trPr>
          <w:trHeight w:val="594"/>
        </w:trPr>
        <w:tc>
          <w:tcPr>
            <w:tcW w:w="1342" w:type="dxa"/>
            <w:tcBorders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Down send.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DNA daki bozukluklar</w:t>
            </w:r>
          </w:p>
        </w:tc>
        <w:tc>
          <w:tcPr>
            <w:tcW w:w="298" w:type="dxa"/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</w:tr>
      <w:tr w:rsidR="00C61E43" w:rsidRPr="00F01481" w:rsidTr="00523481">
        <w:trPr>
          <w:trHeight w:val="594"/>
        </w:trPr>
        <w:tc>
          <w:tcPr>
            <w:tcW w:w="1342" w:type="dxa"/>
            <w:tcBorders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Mitoz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Genotipin dışa aktarımı</w:t>
            </w:r>
          </w:p>
        </w:tc>
        <w:tc>
          <w:tcPr>
            <w:tcW w:w="298" w:type="dxa"/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</w:tr>
      <w:tr w:rsidR="00C61E43" w:rsidRPr="00F01481" w:rsidTr="00523481">
        <w:trPr>
          <w:trHeight w:val="415"/>
        </w:trPr>
        <w:tc>
          <w:tcPr>
            <w:tcW w:w="1342" w:type="dxa"/>
            <w:tcBorders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Fenotip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Parça değişimi görülür.</w:t>
            </w:r>
          </w:p>
        </w:tc>
        <w:tc>
          <w:tcPr>
            <w:tcW w:w="298" w:type="dxa"/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</w:tr>
      <w:tr w:rsidR="00C61E43" w:rsidRPr="00F01481" w:rsidTr="00523481">
        <w:trPr>
          <w:trHeight w:val="569"/>
        </w:trPr>
        <w:tc>
          <w:tcPr>
            <w:tcW w:w="1342" w:type="dxa"/>
            <w:tcBorders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 w:rsidRPr="00572917">
              <w:rPr>
                <w:rFonts w:ascii="Comic Sans MS" w:hAnsi="Comic Sans MS"/>
                <w:sz w:val="20"/>
                <w:szCs w:val="20"/>
              </w:rPr>
              <w:t>Mutasyon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Kromozom sayısı sabit kalır.</w:t>
            </w:r>
          </w:p>
        </w:tc>
        <w:tc>
          <w:tcPr>
            <w:tcW w:w="298" w:type="dxa"/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C61E43" w:rsidRPr="00F01481" w:rsidTr="00523481">
        <w:trPr>
          <w:trHeight w:val="380"/>
        </w:trPr>
        <w:tc>
          <w:tcPr>
            <w:tcW w:w="1342" w:type="dxa"/>
            <w:tcBorders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 w:rsidRPr="00C62F2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Mayoz</w:t>
            </w:r>
            <w:r w:rsidRPr="00C62F2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15" w:type="dxa"/>
            <w:tcBorders>
              <w:left w:val="single" w:sz="12" w:space="0" w:color="auto"/>
            </w:tcBorders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47 kromozom </w:t>
            </w:r>
            <w:r w:rsidRPr="00C62F2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bulunur.</w:t>
            </w:r>
          </w:p>
        </w:tc>
        <w:tc>
          <w:tcPr>
            <w:tcW w:w="298" w:type="dxa"/>
          </w:tcPr>
          <w:p w:rsidR="00C61E43" w:rsidRPr="00C62F25" w:rsidRDefault="00C61E43" w:rsidP="00324475">
            <w:pPr>
              <w:spacing w:after="4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</w:tr>
    </w:tbl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Default="00C61E43" w:rsidP="00397F4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C61E43" w:rsidRDefault="00C61E43" w:rsidP="00397F4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C61E43" w:rsidRPr="00C62F25" w:rsidRDefault="00C61E43" w:rsidP="00397F4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62F25">
        <w:rPr>
          <w:rFonts w:ascii="Comic Sans MS" w:hAnsi="Comic Sans MS"/>
          <w:b/>
          <w:sz w:val="20"/>
          <w:szCs w:val="20"/>
        </w:rPr>
        <w:t>2.</w:t>
      </w:r>
      <w:r w:rsidRPr="00C62F25">
        <w:rPr>
          <w:rFonts w:ascii="Comic Sans MS" w:hAnsi="Comic Sans MS"/>
          <w:sz w:val="20"/>
          <w:szCs w:val="20"/>
        </w:rPr>
        <w:t>Aşağıda verilen cümlelerden doğru olanların başına (D)</w:t>
      </w:r>
    </w:p>
    <w:p w:rsidR="00C61E43" w:rsidRPr="00BA56BC" w:rsidRDefault="00C61E43" w:rsidP="00397F41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C62F25">
        <w:rPr>
          <w:rFonts w:ascii="Comic Sans MS" w:hAnsi="Comic Sans MS"/>
          <w:sz w:val="20"/>
          <w:szCs w:val="20"/>
        </w:rPr>
        <w:t xml:space="preserve"> yanlış Olanların başına (Y) yazınız. </w:t>
      </w:r>
      <w:r>
        <w:rPr>
          <w:rFonts w:ascii="Comic Sans MS" w:hAnsi="Comic Sans MS"/>
          <w:b/>
          <w:sz w:val="20"/>
          <w:szCs w:val="20"/>
          <w:u w:val="single"/>
        </w:rPr>
        <w:t>5</w:t>
      </w:r>
      <w:r w:rsidRPr="00C62F25">
        <w:rPr>
          <w:rFonts w:ascii="Comic Sans MS" w:hAnsi="Comic Sans MS"/>
          <w:b/>
          <w:sz w:val="20"/>
          <w:szCs w:val="20"/>
          <w:u w:val="single"/>
        </w:rPr>
        <w:t xml:space="preserve"> puan</w:t>
      </w:r>
    </w:p>
    <w:p w:rsidR="00C61E43" w:rsidRPr="00C62F25" w:rsidRDefault="00C61E43" w:rsidP="0032447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B30BF7">
        <w:rPr>
          <w:rFonts w:ascii="Comic Sans MS" w:hAnsi="Comic Sans MS"/>
          <w:szCs w:val="20"/>
        </w:rPr>
        <w:t>*</w:t>
      </w:r>
      <w:r w:rsidRPr="00C62F25">
        <w:rPr>
          <w:rFonts w:ascii="Comic Sans MS" w:hAnsi="Comic Sans MS"/>
          <w:sz w:val="20"/>
          <w:szCs w:val="20"/>
        </w:rPr>
        <w:t xml:space="preserve">……….. </w:t>
      </w:r>
      <w:r>
        <w:rPr>
          <w:rFonts w:ascii="Comic Sans MS" w:hAnsi="Comic Sans MS"/>
          <w:sz w:val="18"/>
          <w:szCs w:val="20"/>
        </w:rPr>
        <w:t>Kaktüs yapraklarının diken şeklinde olması bir adaptasyondur.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C61E43" w:rsidRDefault="00C61E43" w:rsidP="00324475">
      <w:pPr>
        <w:spacing w:after="0"/>
        <w:rPr>
          <w:rFonts w:ascii="Comic Sans MS" w:hAnsi="Comic Sans MS"/>
          <w:sz w:val="20"/>
          <w:szCs w:val="20"/>
        </w:rPr>
      </w:pPr>
      <w:r w:rsidRPr="00B30BF7">
        <w:rPr>
          <w:rFonts w:ascii="Comic Sans MS" w:hAnsi="Comic Sans MS"/>
          <w:szCs w:val="20"/>
        </w:rPr>
        <w:t>*</w:t>
      </w:r>
      <w:r w:rsidRPr="00C62F25">
        <w:rPr>
          <w:rFonts w:ascii="Comic Sans MS" w:hAnsi="Comic Sans MS"/>
          <w:sz w:val="20"/>
          <w:szCs w:val="20"/>
        </w:rPr>
        <w:t xml:space="preserve">………. </w:t>
      </w:r>
      <w:r>
        <w:rPr>
          <w:rFonts w:ascii="Comic Sans MS" w:hAnsi="Comic Sans MS"/>
          <w:sz w:val="20"/>
          <w:szCs w:val="20"/>
        </w:rPr>
        <w:t>İnsan üreme hücreleri 2n kromozomludur.</w:t>
      </w:r>
    </w:p>
    <w:p w:rsidR="00C61E43" w:rsidRPr="00C62F25" w:rsidRDefault="00C61E43" w:rsidP="00324475">
      <w:pPr>
        <w:spacing w:after="0"/>
        <w:rPr>
          <w:rFonts w:ascii="Comic Sans MS" w:hAnsi="Comic Sans MS"/>
          <w:sz w:val="20"/>
          <w:szCs w:val="20"/>
        </w:rPr>
      </w:pPr>
      <w:r w:rsidRPr="00B30BF7">
        <w:rPr>
          <w:rFonts w:ascii="Comic Sans MS" w:hAnsi="Comic Sans MS"/>
          <w:szCs w:val="20"/>
        </w:rPr>
        <w:t>*</w:t>
      </w:r>
      <w:r w:rsidRPr="00C62F25">
        <w:rPr>
          <w:rFonts w:ascii="Comic Sans MS" w:hAnsi="Comic Sans MS"/>
          <w:sz w:val="20"/>
          <w:szCs w:val="20"/>
        </w:rPr>
        <w:t>……….</w:t>
      </w:r>
      <w:r>
        <w:rPr>
          <w:rFonts w:ascii="Comic Sans MS" w:hAnsi="Comic Sans MS"/>
          <w:sz w:val="20"/>
          <w:szCs w:val="20"/>
        </w:rPr>
        <w:t>Gelişmiş kaslı olma kalıtsal bir özelliktir.</w:t>
      </w:r>
    </w:p>
    <w:p w:rsidR="00C61E43" w:rsidRPr="00C62F25" w:rsidRDefault="00C61E43" w:rsidP="00324475">
      <w:pPr>
        <w:spacing w:after="0"/>
        <w:rPr>
          <w:rFonts w:ascii="Comic Sans MS" w:hAnsi="Comic Sans MS"/>
          <w:sz w:val="20"/>
          <w:szCs w:val="20"/>
        </w:rPr>
      </w:pPr>
      <w:r w:rsidRPr="00B30BF7">
        <w:rPr>
          <w:rFonts w:ascii="Comic Sans MS" w:hAnsi="Comic Sans MS"/>
          <w:szCs w:val="20"/>
        </w:rPr>
        <w:t>*</w:t>
      </w:r>
      <w:r w:rsidRPr="00C62F25">
        <w:rPr>
          <w:rFonts w:ascii="Comic Sans MS" w:hAnsi="Comic Sans MS"/>
          <w:sz w:val="20"/>
          <w:szCs w:val="20"/>
        </w:rPr>
        <w:t>……….</w:t>
      </w:r>
      <w:r>
        <w:rPr>
          <w:rFonts w:ascii="Comic Sans MS" w:hAnsi="Comic Sans MS"/>
          <w:sz w:val="20"/>
          <w:szCs w:val="20"/>
        </w:rPr>
        <w:t>Adaptasyonlar  evrime ve biyolojik çeşitliliğe katkı sağlar.</w:t>
      </w:r>
    </w:p>
    <w:p w:rsidR="00C61E43" w:rsidRPr="00C62F25" w:rsidRDefault="00C61E43" w:rsidP="00324475">
      <w:pPr>
        <w:spacing w:after="0"/>
        <w:rPr>
          <w:rFonts w:ascii="Comic Sans MS" w:hAnsi="Comic Sans MS"/>
          <w:sz w:val="20"/>
          <w:szCs w:val="20"/>
        </w:rPr>
      </w:pPr>
      <w:r w:rsidRPr="00B30BF7">
        <w:rPr>
          <w:rFonts w:ascii="Comic Sans MS" w:hAnsi="Comic Sans MS"/>
          <w:szCs w:val="20"/>
        </w:rPr>
        <w:t>*</w:t>
      </w:r>
      <w:r w:rsidRPr="00C62F25">
        <w:rPr>
          <w:rFonts w:ascii="Comic Sans MS" w:hAnsi="Comic Sans MS"/>
          <w:sz w:val="20"/>
          <w:szCs w:val="20"/>
        </w:rPr>
        <w:t>……….</w:t>
      </w:r>
      <w:r>
        <w:rPr>
          <w:rFonts w:ascii="Comic Sans MS" w:hAnsi="Comic Sans MS"/>
          <w:sz w:val="20"/>
          <w:szCs w:val="20"/>
        </w:rPr>
        <w:t>Kromozom sayısının canlının gelişmişliği ile alakası yoktur.</w:t>
      </w:r>
    </w:p>
    <w:p w:rsidR="00C61E43" w:rsidRDefault="00C61E43" w:rsidP="00397F41">
      <w:pPr>
        <w:spacing w:after="0" w:line="240" w:lineRule="auto"/>
        <w:rPr>
          <w:rFonts w:ascii="Comic Sans MS" w:hAnsi="Comic Sans MS"/>
          <w:sz w:val="18"/>
        </w:rPr>
      </w:pPr>
    </w:p>
    <w:p w:rsidR="00C61E43" w:rsidRPr="00BA56BC" w:rsidRDefault="00C61E43" w:rsidP="00397F41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C62F25">
        <w:rPr>
          <w:rFonts w:ascii="Comic Sans MS" w:hAnsi="Comic Sans MS"/>
          <w:b/>
          <w:sz w:val="20"/>
        </w:rPr>
        <w:t>3.</w:t>
      </w:r>
      <w:r w:rsidRPr="00C62F25">
        <w:rPr>
          <w:rFonts w:ascii="Comic Sans MS" w:hAnsi="Comic Sans MS"/>
          <w:sz w:val="20"/>
        </w:rPr>
        <w:t xml:space="preserve">Aşağıdaki boşluklara uygun kelimeleri yazınız? </w:t>
      </w:r>
      <w:r>
        <w:rPr>
          <w:rFonts w:ascii="Comic Sans MS" w:hAnsi="Comic Sans MS"/>
          <w:b/>
          <w:sz w:val="20"/>
          <w:szCs w:val="20"/>
          <w:u w:val="single"/>
        </w:rPr>
        <w:t>5</w:t>
      </w:r>
      <w:r w:rsidRPr="00C62F25">
        <w:rPr>
          <w:rFonts w:ascii="Comic Sans MS" w:hAnsi="Comic Sans MS"/>
          <w:b/>
          <w:sz w:val="20"/>
          <w:szCs w:val="20"/>
          <w:u w:val="single"/>
        </w:rPr>
        <w:t xml:space="preserve"> puan</w:t>
      </w:r>
    </w:p>
    <w:p w:rsidR="00C61E43" w:rsidRPr="00A558EC" w:rsidRDefault="00C61E43" w:rsidP="00324475">
      <w:pPr>
        <w:spacing w:after="0"/>
        <w:jc w:val="both"/>
        <w:rPr>
          <w:rFonts w:ascii="Comic Sans MS" w:hAnsi="Comic Sans MS"/>
          <w:szCs w:val="18"/>
        </w:rPr>
      </w:pPr>
      <w:r w:rsidRPr="00C62F25">
        <w:rPr>
          <w:rFonts w:ascii="Comic Sans MS" w:hAnsi="Comic Sans MS"/>
          <w:szCs w:val="18"/>
        </w:rPr>
        <w:t>*</w:t>
      </w:r>
      <w:r w:rsidRPr="00A558EC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 </w:t>
      </w:r>
      <w:r w:rsidRPr="00A66368">
        <w:rPr>
          <w:rFonts w:ascii="Comic Sans MS" w:hAnsi="Comic Sans MS"/>
          <w:bCs/>
          <w:sz w:val="20"/>
          <w:szCs w:val="18"/>
        </w:rPr>
        <w:t>Bir</w:t>
      </w:r>
      <w:r>
        <w:rPr>
          <w:bCs/>
          <w:szCs w:val="18"/>
        </w:rPr>
        <w:t xml:space="preserve"> </w:t>
      </w:r>
      <w:r>
        <w:rPr>
          <w:rFonts w:ascii="Comic Sans MS" w:hAnsi="Comic Sans MS"/>
          <w:bCs/>
          <w:sz w:val="20"/>
          <w:szCs w:val="18"/>
        </w:rPr>
        <w:t>DNA zincirinde adeninin karşısında …………</w:t>
      </w:r>
      <w:r w:rsidRPr="00A558EC">
        <w:rPr>
          <w:rFonts w:ascii="Comic Sans MS" w:hAnsi="Comic Sans MS"/>
          <w:bCs/>
          <w:sz w:val="20"/>
          <w:szCs w:val="18"/>
        </w:rPr>
        <w:t>……….</w:t>
      </w:r>
      <w:r>
        <w:rPr>
          <w:rFonts w:ascii="Comic Sans MS" w:hAnsi="Comic Sans MS"/>
          <w:bCs/>
          <w:sz w:val="20"/>
          <w:szCs w:val="18"/>
        </w:rPr>
        <w:t>bulunur</w:t>
      </w:r>
    </w:p>
    <w:p w:rsidR="00C61E43" w:rsidRPr="00A558EC" w:rsidRDefault="00C61E43" w:rsidP="00324475">
      <w:pPr>
        <w:spacing w:after="0"/>
        <w:rPr>
          <w:rFonts w:ascii="Comic Sans MS" w:hAnsi="Comic Sans MS"/>
          <w:bCs/>
          <w:sz w:val="20"/>
          <w:szCs w:val="18"/>
        </w:rPr>
      </w:pPr>
      <w:r w:rsidRPr="00C62F25">
        <w:rPr>
          <w:rFonts w:ascii="Comic Sans MS" w:hAnsi="Comic Sans MS"/>
        </w:rPr>
        <w:t>*</w:t>
      </w:r>
      <w:r w:rsidRPr="00C62F25">
        <w:t xml:space="preserve"> </w:t>
      </w:r>
      <w:r>
        <w:rPr>
          <w:rFonts w:ascii="Comic Sans MS" w:hAnsi="Comic Sans MS"/>
          <w:bCs/>
          <w:sz w:val="20"/>
          <w:szCs w:val="18"/>
        </w:rPr>
        <w:t>Çuha çiçek</w:t>
      </w:r>
      <w:r w:rsidRPr="00A558EC">
        <w:rPr>
          <w:rFonts w:ascii="Comic Sans MS" w:hAnsi="Comic Sans MS"/>
          <w:bCs/>
          <w:sz w:val="20"/>
          <w:szCs w:val="18"/>
        </w:rPr>
        <w:t xml:space="preserve"> renginin sıcaklığa göre değişmesi…</w:t>
      </w:r>
      <w:r>
        <w:rPr>
          <w:rFonts w:ascii="Comic Sans MS" w:hAnsi="Comic Sans MS"/>
          <w:bCs/>
          <w:sz w:val="20"/>
          <w:szCs w:val="18"/>
        </w:rPr>
        <w:t>…….</w:t>
      </w:r>
      <w:r w:rsidRPr="00A558EC">
        <w:rPr>
          <w:rFonts w:ascii="Comic Sans MS" w:hAnsi="Comic Sans MS"/>
          <w:bCs/>
          <w:sz w:val="20"/>
          <w:szCs w:val="18"/>
        </w:rPr>
        <w:t>……………</w:t>
      </w:r>
      <w:r>
        <w:rPr>
          <w:rFonts w:ascii="Comic Sans MS" w:hAnsi="Comic Sans MS"/>
          <w:bCs/>
          <w:sz w:val="20"/>
          <w:szCs w:val="18"/>
        </w:rPr>
        <w:t>…..dur.</w:t>
      </w:r>
    </w:p>
    <w:p w:rsidR="00C61E43" w:rsidRDefault="00C61E43" w:rsidP="0032447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C62F25">
        <w:rPr>
          <w:rFonts w:ascii="Comic Sans MS" w:hAnsi="Comic Sans MS"/>
        </w:rPr>
        <w:t>*</w:t>
      </w:r>
      <w:r w:rsidRPr="00C62F25">
        <w:rPr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Doğacak her çocuğun kız olma ihtimali %..................dir.</w:t>
      </w:r>
    </w:p>
    <w:p w:rsidR="00C61E43" w:rsidRDefault="00C61E43" w:rsidP="00324475">
      <w:pPr>
        <w:spacing w:after="0"/>
        <w:rPr>
          <w:rFonts w:ascii="Comic Sans MS" w:hAnsi="Comic Sans MS"/>
          <w:sz w:val="20"/>
          <w:szCs w:val="20"/>
        </w:rPr>
      </w:pPr>
      <w:r w:rsidRPr="00B30BF7">
        <w:rPr>
          <w:rFonts w:ascii="Comic Sans MS" w:hAnsi="Comic Sans MS"/>
          <w:szCs w:val="20"/>
        </w:rPr>
        <w:t>*</w:t>
      </w:r>
      <w:r w:rsidRPr="00B30BF7">
        <w:rPr>
          <w:sz w:val="20"/>
          <w:szCs w:val="20"/>
        </w:rPr>
        <w:t xml:space="preserve"> </w:t>
      </w:r>
      <w:r w:rsidRPr="00A10420">
        <w:rPr>
          <w:rFonts w:ascii="Comic Sans MS" w:hAnsi="Comic Sans MS"/>
          <w:sz w:val="20"/>
          <w:szCs w:val="20"/>
        </w:rPr>
        <w:t>Mendel çalışmalarını………………………………bitkisi ile yapmıştır.</w:t>
      </w:r>
    </w:p>
    <w:p w:rsidR="00C61E43" w:rsidRDefault="00C61E43" w:rsidP="00CD18A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10420">
        <w:rPr>
          <w:rFonts w:ascii="Comic Sans MS" w:hAnsi="Comic Sans MS"/>
          <w:sz w:val="20"/>
          <w:szCs w:val="20"/>
        </w:rPr>
        <w:t xml:space="preserve">* </w:t>
      </w:r>
      <w:r>
        <w:rPr>
          <w:rFonts w:ascii="Comic Sans MS" w:hAnsi="Comic Sans MS"/>
          <w:sz w:val="20"/>
          <w:szCs w:val="20"/>
        </w:rPr>
        <w:t>Nükleotitler birbirine……………………………………………………....bağlanır</w:t>
      </w:r>
    </w:p>
    <w:p w:rsidR="00C61E43" w:rsidRPr="00CD18AA" w:rsidRDefault="00C61E43" w:rsidP="00CD18AA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61E43" w:rsidRPr="00CD18AA" w:rsidRDefault="00C61E43" w:rsidP="00CD18AA">
      <w:pPr>
        <w:spacing w:after="0" w:line="240" w:lineRule="auto"/>
        <w:rPr>
          <w:rFonts w:ascii="Comic Sans MS" w:hAnsi="Comic Sans MS"/>
          <w:noProof/>
          <w:sz w:val="20"/>
          <w:lang w:eastAsia="tr-TR"/>
        </w:rPr>
      </w:pPr>
      <w:r>
        <w:rPr>
          <w:rFonts w:ascii="Comic Sans MS" w:hAnsi="Comic Sans MS"/>
          <w:b/>
          <w:bCs/>
          <w:sz w:val="20"/>
          <w:szCs w:val="20"/>
        </w:rPr>
        <w:t>4.</w:t>
      </w:r>
      <w:r w:rsidRPr="00CD18AA">
        <w:rPr>
          <w:rFonts w:ascii="Comic Sans MS" w:hAnsi="Comic Sans MS"/>
          <w:bCs/>
          <w:sz w:val="20"/>
          <w:szCs w:val="20"/>
        </w:rPr>
        <w:t>Şekildeki numaralı bölümlerin isimlerini sağdaki kutulara</w:t>
      </w:r>
      <w:r w:rsidRPr="00CD18AA">
        <w:rPr>
          <w:rFonts w:ascii="Comic Sans MS" w:hAnsi="Comic Sans MS"/>
          <w:noProof/>
          <w:sz w:val="20"/>
          <w:lang w:eastAsia="tr-TR"/>
        </w:rPr>
        <w:t xml:space="preserve"> </w:t>
      </w:r>
    </w:p>
    <w:p w:rsidR="00C61E43" w:rsidRPr="00CD18AA" w:rsidRDefault="00C61E43" w:rsidP="00CD18AA">
      <w:pPr>
        <w:spacing w:after="0" w:line="240" w:lineRule="auto"/>
        <w:rPr>
          <w:rFonts w:ascii="Comic Sans MS" w:hAnsi="Comic Sans MS"/>
          <w:noProof/>
          <w:sz w:val="20"/>
          <w:lang w:eastAsia="tr-TR"/>
        </w:rPr>
      </w:pPr>
      <w:r w:rsidRPr="00CD18AA">
        <w:rPr>
          <w:rFonts w:ascii="Comic Sans MS" w:hAnsi="Comic Sans MS"/>
          <w:noProof/>
          <w:sz w:val="20"/>
          <w:lang w:eastAsia="tr-TR"/>
        </w:rPr>
        <w:t xml:space="preserve">Yazarak </w:t>
      </w:r>
      <w:r w:rsidRPr="00F10F00">
        <w:rPr>
          <w:rFonts w:ascii="Comic Sans MS" w:hAnsi="Comic Sans MS"/>
          <w:noProof/>
          <w:sz w:val="20"/>
          <w:u w:val="single"/>
          <w:lang w:eastAsia="tr-TR"/>
        </w:rPr>
        <w:t>küçükten büyüğe</w:t>
      </w:r>
      <w:r w:rsidRPr="00CD18AA">
        <w:rPr>
          <w:rFonts w:ascii="Comic Sans MS" w:hAnsi="Comic Sans MS"/>
          <w:noProof/>
          <w:sz w:val="20"/>
          <w:lang w:eastAsia="tr-TR"/>
        </w:rPr>
        <w:t xml:space="preserve"> doğru sıralayınız?</w:t>
      </w:r>
      <w:r w:rsidRPr="00CD18AA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>
        <w:rPr>
          <w:rFonts w:ascii="Comic Sans MS" w:hAnsi="Comic Sans MS"/>
          <w:b/>
          <w:sz w:val="20"/>
          <w:szCs w:val="20"/>
          <w:u w:val="single"/>
        </w:rPr>
        <w:t>5</w:t>
      </w:r>
      <w:r w:rsidRPr="00C62F25">
        <w:rPr>
          <w:rFonts w:ascii="Comic Sans MS" w:hAnsi="Comic Sans MS"/>
          <w:b/>
          <w:sz w:val="20"/>
          <w:szCs w:val="20"/>
          <w:u w:val="single"/>
        </w:rPr>
        <w:t xml:space="preserve"> puan</w:t>
      </w: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noProof/>
          <w:lang w:eastAsia="tr-TR"/>
        </w:rPr>
        <w:pict>
          <v:shape id="Resim 17" o:spid="_x0000_s1029" type="#_x0000_t75" style="position:absolute;margin-left:6.8pt;margin-top:7.75pt;width:282.75pt;height:113.25pt;z-index:251661824;visibility:visible">
            <v:imagedata r:id="rId7" o:title=""/>
          </v:shape>
        </w:pict>
      </w: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pict>
          <v:shape id="Resim 16" o:spid="_x0000_s1030" type="#_x0000_t75" style="position:absolute;margin-left:314pt;margin-top:381.8pt;width:239.6pt;height:113.2pt;z-index:251660800;visibility:visible">
            <v:imagedata r:id="rId7" o:title=""/>
          </v:shape>
        </w:pict>
      </w: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CD18AA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65B72">
      <w:pPr>
        <w:spacing w:after="0" w:line="240" w:lineRule="auto"/>
        <w:rPr>
          <w:rFonts w:ascii="Comic Sans MS" w:hAnsi="Comic Sans MS"/>
          <w:b/>
          <w:sz w:val="18"/>
        </w:rPr>
      </w:pPr>
    </w:p>
    <w:p w:rsidR="00C61E43" w:rsidRDefault="00C61E43" w:rsidP="00BA56BC">
      <w:pPr>
        <w:pStyle w:val="NoSpacing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u w:val="single"/>
        </w:rPr>
        <w:t>5.</w:t>
      </w:r>
      <w:r w:rsidRPr="00BA56BC">
        <w:rPr>
          <w:rFonts w:ascii="Comic Sans MS" w:hAnsi="Comic Sans MS"/>
          <w:b/>
          <w:sz w:val="20"/>
          <w:u w:val="single"/>
        </w:rPr>
        <w:t>Klasik Soru:</w:t>
      </w:r>
      <w:r w:rsidRPr="003E4957">
        <w:rPr>
          <w:rFonts w:ascii="Comic Sans MS" w:eastAsia="MS Mincho" w:hAnsi="Comic Sans MS" w:cs="Arial"/>
          <w:b/>
          <w:sz w:val="18"/>
          <w:szCs w:val="18"/>
          <w:lang w:eastAsia="tr-TR"/>
        </w:rPr>
        <w:t xml:space="preserve"> </w:t>
      </w:r>
      <w:r w:rsidRPr="003E4957">
        <w:rPr>
          <w:rFonts w:ascii="Comic Sans MS" w:hAnsi="Comic Sans MS"/>
          <w:sz w:val="20"/>
        </w:rPr>
        <w:t xml:space="preserve">İnsanda kahverengi göz mavi göze baskındır. </w:t>
      </w:r>
    </w:p>
    <w:p w:rsidR="00C61E43" w:rsidRDefault="00C61E43" w:rsidP="00BA56BC">
      <w:pPr>
        <w:pStyle w:val="NoSpacing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Melez </w:t>
      </w:r>
      <w:r w:rsidRPr="003E4957">
        <w:rPr>
          <w:rFonts w:ascii="Comic Sans MS" w:hAnsi="Comic Sans MS"/>
          <w:sz w:val="20"/>
        </w:rPr>
        <w:t xml:space="preserve">kahverengi gözlü baba ile melez kahverengi gözlü annenin </w:t>
      </w:r>
    </w:p>
    <w:p w:rsidR="00C61E43" w:rsidRDefault="00C61E43" w:rsidP="00BA56BC">
      <w:pPr>
        <w:pStyle w:val="NoSpacing"/>
        <w:rPr>
          <w:rFonts w:ascii="Comic Sans MS" w:hAnsi="Comic Sans MS"/>
          <w:sz w:val="20"/>
        </w:rPr>
      </w:pPr>
      <w:r w:rsidRPr="003E4957">
        <w:rPr>
          <w:rFonts w:ascii="Comic Sans MS" w:hAnsi="Comic Sans MS"/>
          <w:sz w:val="20"/>
        </w:rPr>
        <w:t xml:space="preserve">evliliğinde doğacak çocukların </w:t>
      </w:r>
      <w:r>
        <w:rPr>
          <w:rFonts w:ascii="Comic Sans MS" w:hAnsi="Comic Sans MS"/>
          <w:sz w:val="20"/>
        </w:rPr>
        <w:t>genotiplerini yazınız?</w:t>
      </w:r>
    </w:p>
    <w:p w:rsidR="00C61E43" w:rsidRPr="00FC1792" w:rsidRDefault="00C61E43" w:rsidP="00BA56BC">
      <w:pPr>
        <w:pStyle w:val="NoSpacing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(K:Kahverengi göz -- k:Mavi göz) </w:t>
      </w:r>
      <w:r w:rsidRPr="003E4957">
        <w:rPr>
          <w:rFonts w:ascii="Comic Sans MS" w:hAnsi="Comic Sans MS"/>
          <w:b/>
          <w:sz w:val="20"/>
          <w:u w:val="single"/>
        </w:rPr>
        <w:t>5 Puan</w:t>
      </w: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</w:p>
    <w:p w:rsidR="00C61E43" w:rsidRDefault="00C61E43" w:rsidP="000B39E8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pict>
          <v:shape id="_x0000_s1031" type="#_x0000_t202" style="position:absolute;margin-left:336.8pt;margin-top:4.85pt;width:227.25pt;height:657.65pt;z-index:251659776" stroked="f">
            <v:textbox style="mso-next-textbox:#_x0000_s1031">
              <w:txbxContent>
                <w:p w:rsidR="00C61E43" w:rsidRDefault="00C61E43" w:rsidP="00E971E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19</w:t>
                  </w:r>
                  <w:r w:rsidRPr="00E971EC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</w:p>
                <w:p w:rsidR="00C61E43" w:rsidRDefault="00C61E43" w:rsidP="00E971E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F01481"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pict>
                      <v:shape id="Resim 15" o:spid="_x0000_i1028" type="#_x0000_t75" style="width:195pt;height:117.75pt;visibility:visible">
                        <v:imagedata r:id="rId8" o:title=""/>
                      </v:shape>
                    </w:pict>
                  </w:r>
                </w:p>
                <w:p w:rsidR="00C61E43" w:rsidRDefault="00C61E43" w:rsidP="005E4881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C61E43" w:rsidRPr="00BA56BC" w:rsidRDefault="00C61E43" w:rsidP="00E971E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6BC">
                    <w:rPr>
                      <w:rFonts w:ascii="Comic Sans MS" w:hAnsi="Comic Sans MS"/>
                      <w:b/>
                      <w:sz w:val="20"/>
                    </w:rPr>
                    <w:t xml:space="preserve">Yukarıda verilen soy ağacında </w:t>
                  </w:r>
                  <w:r w:rsidRPr="00BA56BC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IV numaralı bireyin renk körü</w:t>
                  </w:r>
                  <w:r w:rsidRPr="00BA56BC">
                    <w:rPr>
                      <w:rFonts w:ascii="Comic Sans MS" w:hAnsi="Comic Sans MS"/>
                      <w:b/>
                      <w:sz w:val="20"/>
                    </w:rPr>
                    <w:t xml:space="preserve"> olduğu bilindiğine göre aşağıdaki yorumlardan hangisi yanlıştır?</w:t>
                  </w:r>
                </w:p>
                <w:p w:rsidR="00C61E43" w:rsidRDefault="00C61E43" w:rsidP="00E971EC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</w:p>
                <w:p w:rsidR="00C61E43" w:rsidRDefault="00C61E43" w:rsidP="00523481">
                  <w:pPr>
                    <w:spacing w:after="0" w:line="36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A) II numaralı birey taşıyıcı olabilir</w:t>
                  </w:r>
                </w:p>
                <w:p w:rsidR="00C61E43" w:rsidRDefault="00C61E43" w:rsidP="00523481">
                  <w:pPr>
                    <w:spacing w:after="0" w:line="36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B) V numaralı birey renk körü hastası olabilir</w:t>
                  </w:r>
                </w:p>
                <w:p w:rsidR="00C61E43" w:rsidRDefault="00C61E43" w:rsidP="00523481">
                  <w:pPr>
                    <w:spacing w:after="0" w:line="36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C) I numaralı birey  renk körüdür.</w:t>
                  </w:r>
                </w:p>
                <w:p w:rsidR="00C61E43" w:rsidRDefault="00C61E43" w:rsidP="00523481">
                  <w:pPr>
                    <w:spacing w:after="0" w:line="36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D) III numaralı bireyde hastalık geni vardır.</w:t>
                  </w:r>
                </w:p>
                <w:p w:rsidR="00C61E43" w:rsidRDefault="00C61E43" w:rsidP="00ED7530">
                  <w:pPr>
                    <w:spacing w:after="0"/>
                    <w:rPr>
                      <w:rFonts w:ascii="Comic Sans MS" w:hAnsi="Comic Sans MS"/>
                      <w:b/>
                      <w:sz w:val="20"/>
                    </w:rPr>
                  </w:pPr>
                  <w:r w:rsidRPr="00846160">
                    <w:rPr>
                      <w:rFonts w:ascii="Comic Sans MS" w:hAnsi="Comic Sans MS"/>
                      <w:b/>
                      <w:sz w:val="20"/>
                    </w:rPr>
                    <w:t>20.</w:t>
                  </w:r>
                </w:p>
                <w:p w:rsidR="00C61E43" w:rsidRDefault="00C61E43" w:rsidP="00ED7530">
                  <w:pPr>
                    <w:spacing w:after="0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I-</w:t>
                  </w:r>
                  <w:r w:rsidRPr="00ED7530">
                    <w:rPr>
                      <w:rFonts w:ascii="Comic Sans MS" w:hAnsi="Comic Sans MS"/>
                      <w:sz w:val="20"/>
                    </w:rPr>
                    <w:t>Bukalemunun bulunduğu ortama uygun renk değiştirmesi</w:t>
                  </w:r>
                </w:p>
                <w:p w:rsidR="00C61E43" w:rsidRPr="00ED7530" w:rsidRDefault="00C61E43" w:rsidP="00ED7530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II-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Van kedisinin iki gözünün farklı renklerde olması </w:t>
                  </w:r>
                </w:p>
                <w:p w:rsidR="00C61E43" w:rsidRPr="00ED7530" w:rsidRDefault="00C61E43" w:rsidP="00ED7530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III-</w:t>
                  </w:r>
                  <w:r w:rsidRPr="00ED7530">
                    <w:rPr>
                      <w:rFonts w:ascii="Comic Sans MS" w:hAnsi="Comic Sans MS"/>
                      <w:sz w:val="20"/>
                    </w:rPr>
                    <w:t>uzun boylu zürafalar yaşama şansı bulurken kısa boyluların yok olması</w:t>
                  </w:r>
                </w:p>
                <w:p w:rsidR="00C61E43" w:rsidRDefault="00C61E43" w:rsidP="00ED7530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IV-</w:t>
                  </w:r>
                  <w:r w:rsidRPr="00ED7530">
                    <w:rPr>
                      <w:rFonts w:ascii="Comic Sans MS" w:hAnsi="Comic Sans MS"/>
                      <w:sz w:val="20"/>
                    </w:rPr>
                    <w:t>Arı larvalarının arısütü ile beslenmesi sonucu kraliçe arı oluşumu</w:t>
                  </w:r>
                </w:p>
                <w:p w:rsidR="00C61E43" w:rsidRPr="006F3845" w:rsidRDefault="00C61E43" w:rsidP="00ED7530">
                  <w:pPr>
                    <w:spacing w:after="0"/>
                    <w:rPr>
                      <w:rFonts w:ascii="Comic Sans MS" w:hAnsi="Comic Sans MS"/>
                      <w:b/>
                      <w:sz w:val="20"/>
                    </w:rPr>
                  </w:pPr>
                  <w:r w:rsidRPr="006F3845">
                    <w:rPr>
                      <w:rFonts w:ascii="Comic Sans MS" w:hAnsi="Comic Sans MS"/>
                      <w:b/>
                      <w:sz w:val="20"/>
                    </w:rPr>
                    <w:t>Yukarıda verilen örneklerin  karşılığı olan kavramlar hangisinde doğru sıralanmıştır?</w:t>
                  </w:r>
                </w:p>
                <w:tbl>
                  <w:tblPr>
                    <w:tblW w:w="4452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0A0"/>
                  </w:tblPr>
                  <w:tblGrid>
                    <w:gridCol w:w="689"/>
                    <w:gridCol w:w="837"/>
                    <w:gridCol w:w="850"/>
                    <w:gridCol w:w="939"/>
                    <w:gridCol w:w="1137"/>
                  </w:tblGrid>
                  <w:tr w:rsidR="00C61E43" w:rsidRPr="00F01481" w:rsidTr="00F01481">
                    <w:trPr>
                      <w:trHeight w:val="734"/>
                    </w:trPr>
                    <w:tc>
                      <w:tcPr>
                        <w:tcW w:w="68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</w:tc>
                    <w:tc>
                      <w:tcPr>
                        <w:tcW w:w="8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01481">
                          <w:rPr>
                            <w:rFonts w:ascii="Comic Sans MS" w:hAnsi="Comic Sans MS"/>
                            <w:b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850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01481">
                          <w:rPr>
                            <w:rFonts w:ascii="Comic Sans MS" w:hAnsi="Comic Sans MS"/>
                            <w:b/>
                            <w:sz w:val="20"/>
                          </w:rPr>
                          <w:t>II</w:t>
                        </w:r>
                      </w:p>
                    </w:tc>
                    <w:tc>
                      <w:tcPr>
                        <w:tcW w:w="93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01481">
                          <w:rPr>
                            <w:rFonts w:ascii="Comic Sans MS" w:hAnsi="Comic Sans MS"/>
                            <w:b/>
                            <w:sz w:val="20"/>
                          </w:rPr>
                          <w:t>III</w:t>
                        </w:r>
                      </w:p>
                    </w:tc>
                    <w:tc>
                      <w:tcPr>
                        <w:tcW w:w="11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01481">
                          <w:rPr>
                            <w:rFonts w:ascii="Comic Sans MS" w:hAnsi="Comic Sans MS"/>
                            <w:b/>
                            <w:sz w:val="20"/>
                          </w:rPr>
                          <w:t>IV</w:t>
                        </w:r>
                      </w:p>
                    </w:tc>
                  </w:tr>
                  <w:tr w:rsidR="00C61E43" w:rsidRPr="00F01481" w:rsidTr="00F01481">
                    <w:trPr>
                      <w:trHeight w:val="673"/>
                    </w:trPr>
                    <w:tc>
                      <w:tcPr>
                        <w:tcW w:w="68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01481">
                          <w:rPr>
                            <w:rFonts w:ascii="Comic Sans MS" w:hAnsi="Comic Sans MS"/>
                            <w:b/>
                            <w:sz w:val="20"/>
                          </w:rPr>
                          <w:t>A)</w:t>
                        </w:r>
                      </w:p>
                    </w:tc>
                    <w:tc>
                      <w:tcPr>
                        <w:tcW w:w="8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Mutas yon</w:t>
                        </w:r>
                      </w:p>
                    </w:tc>
                    <w:tc>
                      <w:tcPr>
                        <w:tcW w:w="850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Adap tasyon</w:t>
                        </w:r>
                      </w:p>
                    </w:tc>
                    <w:tc>
                      <w:tcPr>
                        <w:tcW w:w="93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 xml:space="preserve">Varvas yon </w:t>
                        </w:r>
                      </w:p>
                    </w:tc>
                    <w:tc>
                      <w:tcPr>
                        <w:tcW w:w="11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Doğal seçilim</w:t>
                        </w:r>
                      </w:p>
                    </w:tc>
                  </w:tr>
                  <w:tr w:rsidR="00C61E43" w:rsidRPr="00F01481" w:rsidTr="00F01481">
                    <w:trPr>
                      <w:trHeight w:val="734"/>
                    </w:trPr>
                    <w:tc>
                      <w:tcPr>
                        <w:tcW w:w="68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01481">
                          <w:rPr>
                            <w:rFonts w:ascii="Comic Sans MS" w:hAnsi="Comic Sans MS"/>
                            <w:b/>
                            <w:sz w:val="20"/>
                          </w:rPr>
                          <w:t>B)</w:t>
                        </w:r>
                      </w:p>
                    </w:tc>
                    <w:tc>
                      <w:tcPr>
                        <w:tcW w:w="8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Adap tasyon</w:t>
                        </w:r>
                      </w:p>
                    </w:tc>
                    <w:tc>
                      <w:tcPr>
                        <w:tcW w:w="850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Mutas yon</w:t>
                        </w:r>
                      </w:p>
                    </w:tc>
                    <w:tc>
                      <w:tcPr>
                        <w:tcW w:w="93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Doğal seçilim</w:t>
                        </w:r>
                      </w:p>
                    </w:tc>
                    <w:tc>
                      <w:tcPr>
                        <w:tcW w:w="11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Modifi kasyon</w:t>
                        </w:r>
                      </w:p>
                    </w:tc>
                  </w:tr>
                  <w:tr w:rsidR="00C61E43" w:rsidRPr="00F01481" w:rsidTr="00F01481">
                    <w:trPr>
                      <w:trHeight w:val="734"/>
                    </w:trPr>
                    <w:tc>
                      <w:tcPr>
                        <w:tcW w:w="68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01481">
                          <w:rPr>
                            <w:rFonts w:ascii="Comic Sans MS" w:hAnsi="Comic Sans MS"/>
                            <w:b/>
                            <w:sz w:val="20"/>
                          </w:rPr>
                          <w:t>C)</w:t>
                        </w:r>
                      </w:p>
                    </w:tc>
                    <w:tc>
                      <w:tcPr>
                        <w:tcW w:w="8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Modifikasyon</w:t>
                        </w:r>
                      </w:p>
                    </w:tc>
                    <w:tc>
                      <w:tcPr>
                        <w:tcW w:w="850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Adap tasyon</w:t>
                        </w:r>
                      </w:p>
                    </w:tc>
                    <w:tc>
                      <w:tcPr>
                        <w:tcW w:w="93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Varyas yon</w:t>
                        </w:r>
                      </w:p>
                    </w:tc>
                    <w:tc>
                      <w:tcPr>
                        <w:tcW w:w="11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Doğal seçilim</w:t>
                        </w:r>
                      </w:p>
                    </w:tc>
                  </w:tr>
                  <w:tr w:rsidR="00C61E43" w:rsidRPr="00F01481" w:rsidTr="00F01481">
                    <w:trPr>
                      <w:trHeight w:val="633"/>
                    </w:trPr>
                    <w:tc>
                      <w:tcPr>
                        <w:tcW w:w="68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01481">
                          <w:rPr>
                            <w:rFonts w:ascii="Comic Sans MS" w:hAnsi="Comic Sans MS"/>
                            <w:b/>
                            <w:sz w:val="20"/>
                          </w:rPr>
                          <w:t>D)</w:t>
                        </w:r>
                      </w:p>
                    </w:tc>
                    <w:tc>
                      <w:tcPr>
                        <w:tcW w:w="8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Adap tasyon</w:t>
                        </w:r>
                      </w:p>
                    </w:tc>
                    <w:tc>
                      <w:tcPr>
                        <w:tcW w:w="850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Modifi kasyon</w:t>
                        </w:r>
                      </w:p>
                    </w:tc>
                    <w:tc>
                      <w:tcPr>
                        <w:tcW w:w="939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Doğal seçilim</w:t>
                        </w:r>
                      </w:p>
                    </w:tc>
                    <w:tc>
                      <w:tcPr>
                        <w:tcW w:w="1137" w:type="dxa"/>
                      </w:tcPr>
                      <w:p w:rsidR="00C61E43" w:rsidRPr="00F01481" w:rsidRDefault="00C61E43" w:rsidP="00F0148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01481">
                          <w:rPr>
                            <w:rFonts w:ascii="Comic Sans MS" w:hAnsi="Comic Sans MS"/>
                            <w:sz w:val="18"/>
                          </w:rPr>
                          <w:t>Mutasyon</w:t>
                        </w:r>
                      </w:p>
                    </w:tc>
                  </w:tr>
                </w:tbl>
                <w:p w:rsidR="00C61E43" w:rsidRPr="00846160" w:rsidRDefault="00C61E43" w:rsidP="00ED7530">
                  <w:pPr>
                    <w:spacing w:after="0"/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36" style="position:absolute;margin-left:-53.95pt;margin-top:372.9pt;width:729pt;height:9pt;rotation:90;z-index:251658752" fillcolor="#c4b596" strokecolor="#c4b596" strokeweight="1pt">
            <v:fill r:id="rId6" o:title="" type="tile"/>
            <v:shadow on="t" color="#cbcbcb" offset="3pt,3pt"/>
            <v:textpath style="font-family:&quot;Comic Sans MS&quot;;font-weight:bold;v-rotate-letters:t;v-text-kern:t" trim="t" fitpath="t" string="....... ORTAOKULU"/>
          </v:shape>
        </w:pict>
      </w:r>
    </w:p>
    <w:p w:rsidR="00C61E43" w:rsidRDefault="00C61E43" w:rsidP="005E4881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</w:rPr>
        <w:t>13</w:t>
      </w:r>
      <w:r w:rsidRPr="0036209B">
        <w:rPr>
          <w:rFonts w:ascii="Comic Sans MS" w:hAnsi="Comic Sans MS"/>
          <w:b/>
          <w:sz w:val="20"/>
        </w:rPr>
        <w:t>.</w:t>
      </w:r>
      <w:r w:rsidRPr="000B39E8">
        <w:rPr>
          <w:rFonts w:ascii="Comic Sans MS" w:hAnsi="Comic Sans MS"/>
          <w:b/>
          <w:sz w:val="18"/>
          <w:szCs w:val="18"/>
        </w:rPr>
        <w:t xml:space="preserve"> </w:t>
      </w:r>
    </w:p>
    <w:p w:rsidR="00C61E43" w:rsidRPr="00791E13" w:rsidRDefault="00C61E43" w:rsidP="00791E13">
      <w:pPr>
        <w:spacing w:after="0" w:line="24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Pr="00F01481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Resim 1" o:spid="_x0000_i1029" type="#_x0000_t75" style="width:264pt;height:206.25pt;visibility:visible">
            <v:imagedata r:id="rId9" o:title=""/>
          </v:shape>
        </w:pict>
      </w:r>
    </w:p>
    <w:p w:rsidR="00C61E43" w:rsidRPr="009907A8" w:rsidRDefault="00C61E43" w:rsidP="009907A8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noProof/>
          <w:lang w:eastAsia="tr-TR"/>
        </w:rPr>
        <w:pict>
          <v:shape id="_x0000_s1033" type="#_x0000_t202" style="position:absolute;margin-left:-.7pt;margin-top:9.7pt;width:271.75pt;height:564.75pt;z-index:251657728" stroked="f">
            <v:textbox style="mso-next-textbox:#_x0000_s1033">
              <w:txbxContent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6"/>
                    </w:rPr>
                  </w:pPr>
                  <w:r w:rsidRPr="002938AF">
                    <w:rPr>
                      <w:rFonts w:ascii="Comic Sans MS" w:hAnsi="Comic Sans MS"/>
                      <w:b/>
                      <w:sz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4</w:t>
                  </w:r>
                  <w:r w:rsidRPr="002938AF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 w:rsidRPr="00AB6D1C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Pr="00BA56BC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Aşağıda verilenlerden hangisi insanlarda görülen genetik (kalıtsal) hastalıklardan değildir?</w:t>
                  </w:r>
                  <w:r w:rsidRPr="00BA56BC">
                    <w:rPr>
                      <w:rFonts w:ascii="Comic Sans MS" w:hAnsi="Comic Sans MS"/>
                      <w:b/>
                      <w:sz w:val="20"/>
                      <w:szCs w:val="16"/>
                    </w:rPr>
                    <w:tab/>
                  </w:r>
                  <w:r w:rsidRPr="00632920">
                    <w:rPr>
                      <w:rFonts w:ascii="Comic Sans MS" w:hAnsi="Comic Sans MS"/>
                      <w:sz w:val="20"/>
                      <w:szCs w:val="16"/>
                    </w:rPr>
                    <w:tab/>
                  </w:r>
                </w:p>
                <w:p w:rsidR="00C61E43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6"/>
                    </w:rPr>
                  </w:pPr>
                  <w:r w:rsidRPr="00632920">
                    <w:rPr>
                      <w:rFonts w:ascii="Comic Sans MS" w:hAnsi="Comic Sans MS"/>
                      <w:sz w:val="20"/>
                      <w:szCs w:val="16"/>
                    </w:rPr>
                    <w:t xml:space="preserve">A) hemofili </w:t>
                  </w:r>
                  <w:r w:rsidRPr="00632920">
                    <w:rPr>
                      <w:rFonts w:ascii="Comic Sans MS" w:hAnsi="Comic Sans MS"/>
                      <w:sz w:val="20"/>
                      <w:szCs w:val="16"/>
                    </w:rPr>
                    <w:tab/>
                  </w:r>
                  <w:r w:rsidRPr="00632920">
                    <w:rPr>
                      <w:rFonts w:ascii="Comic Sans MS" w:hAnsi="Comic Sans MS"/>
                      <w:sz w:val="20"/>
                      <w:szCs w:val="16"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  <w:sz w:val="20"/>
                      <w:szCs w:val="16"/>
                    </w:rPr>
                    <w:t xml:space="preserve">  </w:t>
                  </w:r>
                  <w:r w:rsidRPr="00632920">
                    <w:rPr>
                      <w:rFonts w:ascii="Comic Sans MS" w:hAnsi="Comic Sans MS"/>
                      <w:sz w:val="20"/>
                      <w:szCs w:val="16"/>
                    </w:rPr>
                    <w:t xml:space="preserve">B) renk körlüğü                                    C) Akdeniz anemisi                   D) kızamık        </w:t>
                  </w:r>
                </w:p>
                <w:p w:rsidR="00C61E43" w:rsidRPr="00632920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6"/>
                    </w:rPr>
                  </w:pPr>
                  <w:r w:rsidRPr="00632920">
                    <w:rPr>
                      <w:rFonts w:ascii="Comic Sans MS" w:hAnsi="Comic Sans MS"/>
                      <w:sz w:val="20"/>
                      <w:szCs w:val="16"/>
                    </w:rPr>
                    <w:t xml:space="preserve">           </w:t>
                  </w:r>
                </w:p>
                <w:p w:rsidR="00C61E43" w:rsidRPr="00AB6D1C" w:rsidRDefault="00C61E43" w:rsidP="0063292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16"/>
                    </w:rPr>
                  </w:pPr>
                  <w:r w:rsidRPr="002938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Pr="002938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2938AF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A56BC">
                    <w:rPr>
                      <w:rFonts w:ascii="Comic Sans MS" w:hAnsi="Comic Sans MS"/>
                      <w:b/>
                      <w:sz w:val="20"/>
                      <w:szCs w:val="16"/>
                    </w:rPr>
                    <w:t xml:space="preserve">Bir bölünme sırasında homolog kromozomlar birbirine sarılır ve aralarında </w:t>
                  </w:r>
                  <w:r w:rsidRPr="00BA56BC">
                    <w:rPr>
                      <w:rFonts w:ascii="Comic Sans MS" w:hAnsi="Comic Sans MS"/>
                      <w:b/>
                      <w:i/>
                      <w:sz w:val="20"/>
                      <w:szCs w:val="16"/>
                      <w:u w:val="single"/>
                    </w:rPr>
                    <w:t>parça değişimi</w:t>
                  </w:r>
                  <w:r w:rsidRPr="00BA56BC">
                    <w:rPr>
                      <w:rFonts w:ascii="Comic Sans MS" w:hAnsi="Comic Sans MS"/>
                      <w:b/>
                      <w:sz w:val="20"/>
                      <w:szCs w:val="16"/>
                    </w:rPr>
                    <w:t xml:space="preserve"> olmaktadır.  Aşağıdakilerden hangisi bu olayın canlılar için önemini belirtir?</w:t>
                  </w:r>
                </w:p>
                <w:p w:rsidR="00C61E43" w:rsidRPr="00AB6D1C" w:rsidRDefault="00C61E43" w:rsidP="004331D7">
                  <w:pPr>
                    <w:spacing w:after="0"/>
                    <w:jc w:val="both"/>
                    <w:rPr>
                      <w:rFonts w:ascii="Comic Sans MS" w:hAnsi="Comic Sans MS"/>
                      <w:sz w:val="20"/>
                      <w:szCs w:val="16"/>
                    </w:rPr>
                  </w:pPr>
                  <w:r w:rsidRPr="00AB6D1C">
                    <w:rPr>
                      <w:rFonts w:ascii="Comic Sans MS" w:hAnsi="Comic Sans MS"/>
                      <w:sz w:val="20"/>
                      <w:szCs w:val="16"/>
                    </w:rPr>
                    <w:t>A) Hücre bölünmesini hızlandırır.</w:t>
                  </w:r>
                </w:p>
                <w:p w:rsidR="00C61E43" w:rsidRPr="00AB6D1C" w:rsidRDefault="00C61E43" w:rsidP="004331D7">
                  <w:pPr>
                    <w:spacing w:after="0"/>
                    <w:jc w:val="both"/>
                    <w:rPr>
                      <w:rFonts w:ascii="Comic Sans MS" w:hAnsi="Comic Sans MS"/>
                      <w:sz w:val="20"/>
                      <w:szCs w:val="16"/>
                    </w:rPr>
                  </w:pPr>
                  <w:r w:rsidRPr="00AB6D1C">
                    <w:rPr>
                      <w:rFonts w:ascii="Comic Sans MS" w:hAnsi="Comic Sans MS"/>
                      <w:sz w:val="20"/>
                      <w:szCs w:val="16"/>
                    </w:rPr>
                    <w:t xml:space="preserve">B) </w:t>
                  </w:r>
                  <w:r>
                    <w:rPr>
                      <w:rFonts w:ascii="Comic Sans MS" w:hAnsi="Comic Sans MS"/>
                      <w:sz w:val="20"/>
                      <w:szCs w:val="16"/>
                    </w:rPr>
                    <w:t>Canlılarda çeşitliliği sağlar</w:t>
                  </w:r>
                </w:p>
                <w:p w:rsidR="00C61E43" w:rsidRPr="00AB6D1C" w:rsidRDefault="00C61E43" w:rsidP="004331D7">
                  <w:pPr>
                    <w:spacing w:after="0"/>
                    <w:jc w:val="both"/>
                    <w:rPr>
                      <w:rFonts w:ascii="Comic Sans MS" w:hAnsi="Comic Sans MS"/>
                      <w:sz w:val="20"/>
                      <w:szCs w:val="16"/>
                    </w:rPr>
                  </w:pPr>
                  <w:r w:rsidRPr="00AB6D1C">
                    <w:rPr>
                      <w:rFonts w:ascii="Comic Sans MS" w:hAnsi="Comic Sans MS"/>
                      <w:sz w:val="20"/>
                      <w:szCs w:val="16"/>
                    </w:rPr>
                    <w:t>C) Canlıların büyümesinde etkili olur.</w:t>
                  </w:r>
                </w:p>
                <w:p w:rsidR="00C61E43" w:rsidRPr="009907A8" w:rsidRDefault="00C61E43" w:rsidP="009907A8">
                  <w:pPr>
                    <w:spacing w:after="0"/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AB6D1C">
                    <w:rPr>
                      <w:rFonts w:ascii="Comic Sans MS" w:hAnsi="Comic Sans MS"/>
                      <w:sz w:val="20"/>
                      <w:szCs w:val="16"/>
                    </w:rPr>
                    <w:t xml:space="preserve">D) </w:t>
                  </w:r>
                  <w:r w:rsidRPr="00AB6D1C">
                    <w:rPr>
                      <w:rFonts w:ascii="Comic Sans MS" w:hAnsi="Comic Sans MS"/>
                      <w:sz w:val="18"/>
                      <w:szCs w:val="16"/>
                    </w:rPr>
                    <w:t>Hücrelerde kromozom sayısının azalmasına neden olur.</w:t>
                  </w:r>
                </w:p>
                <w:p w:rsidR="00C61E43" w:rsidRDefault="00C61E43" w:rsidP="00B36596">
                  <w:pPr>
                    <w:pStyle w:val="Style6"/>
                    <w:widowControl/>
                    <w:spacing w:line="276" w:lineRule="auto"/>
                    <w:ind w:firstLine="0"/>
                    <w:jc w:val="both"/>
                    <w:rPr>
                      <w:rStyle w:val="FontStyle30"/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16</w:t>
                  </w:r>
                  <w:r w:rsidRPr="00AB6D1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5328B3">
                    <w:t xml:space="preserve"> </w:t>
                  </w:r>
                  <w:r w:rsidRPr="008D6AEA">
                    <w:rPr>
                      <w:rStyle w:val="FontStyle30"/>
                      <w:rFonts w:ascii="Comic Sans MS" w:hAnsi="Comic Sans MS"/>
                      <w:b/>
                      <w:sz w:val="20"/>
                    </w:rPr>
                    <w:t>Evrim canlılarda çeşitlilik olayını açıklar.</w:t>
                  </w:r>
                </w:p>
                <w:p w:rsidR="00C61E43" w:rsidRDefault="00C61E43" w:rsidP="00B36596">
                  <w:pPr>
                    <w:pStyle w:val="Style6"/>
                    <w:widowControl/>
                    <w:spacing w:line="276" w:lineRule="auto"/>
                    <w:ind w:firstLine="0"/>
                    <w:jc w:val="both"/>
                    <w:rPr>
                      <w:rStyle w:val="FontStyle30"/>
                      <w:rFonts w:ascii="Comic Sans MS" w:hAnsi="Comic Sans MS"/>
                      <w:sz w:val="20"/>
                    </w:rPr>
                  </w:pPr>
                  <w:r>
                    <w:rPr>
                      <w:rStyle w:val="FontStyle30"/>
                      <w:rFonts w:ascii="Comic Sans MS" w:hAnsi="Comic Sans MS"/>
                      <w:sz w:val="20"/>
                    </w:rPr>
                    <w:t>Aşağıdakilerden hangisi canlılarda çeşitlilik oluşmasında etkili değildir?</w:t>
                  </w:r>
                </w:p>
                <w:p w:rsidR="00C61E43" w:rsidRDefault="00C61E43" w:rsidP="00B36596">
                  <w:pPr>
                    <w:pStyle w:val="Style6"/>
                    <w:widowControl/>
                    <w:spacing w:line="276" w:lineRule="auto"/>
                    <w:ind w:firstLine="0"/>
                    <w:jc w:val="both"/>
                    <w:rPr>
                      <w:rStyle w:val="FontStyle30"/>
                      <w:rFonts w:ascii="Comic Sans MS" w:hAnsi="Comic Sans MS"/>
                      <w:sz w:val="20"/>
                    </w:rPr>
                  </w:pPr>
                  <w:r>
                    <w:rPr>
                      <w:rStyle w:val="FontStyle30"/>
                      <w:rFonts w:ascii="Comic Sans MS" w:hAnsi="Comic Sans MS"/>
                      <w:sz w:val="20"/>
                    </w:rPr>
                    <w:t>A)Mutasyonların görülmesi           B)Eşeysiz üreme</w:t>
                  </w:r>
                </w:p>
                <w:p w:rsidR="00C61E43" w:rsidRPr="00B36596" w:rsidRDefault="00C61E43" w:rsidP="00B36596">
                  <w:pPr>
                    <w:pStyle w:val="Style6"/>
                    <w:widowControl/>
                    <w:spacing w:line="276" w:lineRule="auto"/>
                    <w:ind w:firstLine="0"/>
                    <w:jc w:val="both"/>
                    <w:rPr>
                      <w:rFonts w:ascii="Comic Sans MS" w:hAnsi="Comic Sans MS" w:cs="Arial"/>
                      <w:sz w:val="20"/>
                      <w:szCs w:val="18"/>
                    </w:rPr>
                  </w:pPr>
                  <w:r>
                    <w:rPr>
                      <w:rStyle w:val="FontStyle30"/>
                      <w:rFonts w:ascii="Comic Sans MS" w:hAnsi="Comic Sans MS"/>
                      <w:sz w:val="20"/>
                    </w:rPr>
                    <w:t>C)Mayoz bölünme                         D)Parça değişimi</w:t>
                  </w:r>
                </w:p>
                <w:p w:rsidR="00C61E43" w:rsidRDefault="00C61E43" w:rsidP="002938A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16"/>
                    </w:rPr>
                    <w:t>17.</w:t>
                  </w:r>
                  <w:r w:rsidRPr="005328B3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C61E43" w:rsidRDefault="00C61E43" w:rsidP="002938A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 w:rsidRPr="00F01481">
                    <w:rPr>
                      <w:rFonts w:ascii="Arial" w:hAnsi="Arial" w:cs="Arial"/>
                      <w:b/>
                      <w:noProof/>
                      <w:sz w:val="18"/>
                      <w:szCs w:val="18"/>
                      <w:lang w:eastAsia="tr-TR"/>
                    </w:rPr>
                    <w:pict>
                      <v:shape id="_x0000_i1031" type="#_x0000_t75" style="width:212.25pt;height:97.5pt;visibility:visible">
                        <v:imagedata r:id="rId10" o:title=""/>
                      </v:shape>
                    </w:pict>
                  </w:r>
                </w:p>
                <w:p w:rsidR="00C61E43" w:rsidRPr="005328B3" w:rsidRDefault="00C61E43" w:rsidP="005328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"/>
                      <w:sz w:val="20"/>
                      <w:szCs w:val="18"/>
                      <w:u w:val="single"/>
                    </w:rPr>
                  </w:pP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Comic Sans MS" w:hAnsi="Comic Sans MS" w:cs="Arial"/>
                      <w:sz w:val="20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sz w:val="20"/>
                      <w:szCs w:val="18"/>
                      <w:u w:val="single"/>
                    </w:rPr>
                    <w:t xml:space="preserve">I  </w:t>
                  </w: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 xml:space="preserve">              </w:t>
                  </w:r>
                  <w:r w:rsidRPr="005328B3">
                    <w:rPr>
                      <w:rFonts w:ascii="Comic Sans MS" w:hAnsi="Comic Sans MS" w:cs="Arial"/>
                      <w:sz w:val="20"/>
                      <w:szCs w:val="18"/>
                      <w:u w:val="single"/>
                    </w:rPr>
                    <w:t>II</w:t>
                  </w: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 xml:space="preserve">              </w:t>
                  </w:r>
                  <w:r w:rsidRPr="005328B3">
                    <w:rPr>
                      <w:rFonts w:ascii="Comic Sans MS" w:hAnsi="Comic Sans MS" w:cs="Arial"/>
                      <w:sz w:val="20"/>
                      <w:szCs w:val="18"/>
                      <w:u w:val="single"/>
                    </w:rPr>
                    <w:t>III</w:t>
                  </w:r>
                  <w:r>
                    <w:rPr>
                      <w:rFonts w:ascii="Comic Sans MS" w:hAnsi="Comic Sans MS" w:cs="Arial"/>
                      <w:sz w:val="20"/>
                      <w:szCs w:val="18"/>
                    </w:rPr>
                    <w:t xml:space="preserve">            </w:t>
                  </w: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 xml:space="preserve">  </w:t>
                  </w:r>
                  <w:r w:rsidRPr="005328B3">
                    <w:rPr>
                      <w:rFonts w:ascii="Comic Sans MS" w:hAnsi="Comic Sans MS" w:cs="Arial"/>
                      <w:sz w:val="20"/>
                      <w:szCs w:val="18"/>
                      <w:u w:val="single"/>
                    </w:rPr>
                    <w:t>IV</w:t>
                  </w:r>
                </w:p>
                <w:p w:rsidR="00C61E43" w:rsidRPr="005328B3" w:rsidRDefault="00C61E43" w:rsidP="005328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"/>
                      <w:sz w:val="20"/>
                      <w:szCs w:val="18"/>
                    </w:rPr>
                  </w:pP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>a)   Mitoz         Mayoz       Döllenme      Mitoz</w:t>
                  </w:r>
                </w:p>
                <w:p w:rsidR="00C61E43" w:rsidRPr="005328B3" w:rsidRDefault="00C61E43" w:rsidP="005328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"/>
                      <w:sz w:val="20"/>
                      <w:szCs w:val="18"/>
                    </w:rPr>
                  </w:pP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 xml:space="preserve">b)   Mayoz     </w:t>
                  </w:r>
                  <w:r>
                    <w:rPr>
                      <w:rFonts w:ascii="Comic Sans MS" w:hAnsi="Comic Sans MS" w:cs="Arial"/>
                      <w:sz w:val="20"/>
                      <w:szCs w:val="18"/>
                    </w:rPr>
                    <w:t xml:space="preserve">   Mitoz        </w:t>
                  </w: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>Döllenme      Mayoz</w:t>
                  </w:r>
                </w:p>
                <w:p w:rsidR="00C61E43" w:rsidRPr="005328B3" w:rsidRDefault="00C61E43" w:rsidP="005328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"/>
                      <w:sz w:val="20"/>
                      <w:szCs w:val="18"/>
                    </w:rPr>
                  </w:pP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>c)  Mayoz        Döllenme    Mitoz           Mayoz</w:t>
                  </w:r>
                </w:p>
                <w:p w:rsidR="00C61E43" w:rsidRPr="005E4881" w:rsidRDefault="00C61E43" w:rsidP="005E488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"/>
                      <w:sz w:val="20"/>
                      <w:szCs w:val="18"/>
                    </w:rPr>
                  </w:pPr>
                  <w:r w:rsidRPr="005328B3">
                    <w:rPr>
                      <w:rFonts w:ascii="Comic Sans MS" w:hAnsi="Comic Sans MS" w:cs="Arial"/>
                      <w:sz w:val="20"/>
                      <w:szCs w:val="18"/>
                    </w:rPr>
                    <w:t>d)  Döllenme    Mayoz        Mitoz           Mitoz</w:t>
                  </w:r>
                </w:p>
                <w:p w:rsidR="00C61E43" w:rsidRPr="00BA56BC" w:rsidRDefault="00C61E43" w:rsidP="004331D7">
                  <w:pPr>
                    <w:spacing w:after="0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18. </w:t>
                  </w:r>
                  <w:r w:rsidRPr="00BA56BC">
                    <w:rPr>
                      <w:rFonts w:ascii="Comic Sans MS" w:hAnsi="Comic Sans MS"/>
                      <w:b/>
                      <w:sz w:val="20"/>
                    </w:rPr>
                    <w:t>Aşağıdakilerden hangisi biyoteknoloji uygulamalarından biri değildir?</w:t>
                  </w:r>
                </w:p>
                <w:p w:rsidR="00C61E43" w:rsidRPr="006E4987" w:rsidRDefault="00C61E43" w:rsidP="004331D7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 w:rsidRPr="006E4987">
                    <w:rPr>
                      <w:rFonts w:ascii="Comic Sans MS" w:hAnsi="Comic Sans MS"/>
                      <w:sz w:val="20"/>
                    </w:rPr>
                    <w:t>A)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Klonlama</w:t>
                  </w:r>
                </w:p>
                <w:p w:rsidR="00C61E43" w:rsidRPr="006E4987" w:rsidRDefault="00C61E43" w:rsidP="004331D7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 w:rsidRPr="006E4987">
                    <w:rPr>
                      <w:rFonts w:ascii="Comic Sans MS" w:hAnsi="Comic Sans MS"/>
                      <w:sz w:val="20"/>
                    </w:rPr>
                    <w:t>B)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6E4987">
                    <w:rPr>
                      <w:rFonts w:ascii="Comic Sans MS" w:hAnsi="Comic Sans MS"/>
                      <w:sz w:val="20"/>
                    </w:rPr>
                    <w:t xml:space="preserve">Meyveli </w:t>
                  </w:r>
                  <w:r>
                    <w:rPr>
                      <w:rFonts w:ascii="Comic Sans MS" w:hAnsi="Comic Sans MS"/>
                      <w:sz w:val="20"/>
                    </w:rPr>
                    <w:t>Yoğurt yapımı</w:t>
                  </w:r>
                </w:p>
                <w:p w:rsidR="00C61E43" w:rsidRPr="006E4987" w:rsidRDefault="00C61E43" w:rsidP="004331D7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 w:rsidRPr="006E4987">
                    <w:rPr>
                      <w:rFonts w:ascii="Comic Sans MS" w:hAnsi="Comic Sans MS"/>
                      <w:sz w:val="20"/>
                    </w:rPr>
                    <w:t>C)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Vitamin Tabletleri </w:t>
                  </w:r>
                </w:p>
                <w:p w:rsidR="00C61E43" w:rsidRPr="006E4987" w:rsidRDefault="00C61E43" w:rsidP="004331D7">
                  <w:pPr>
                    <w:spacing w:after="0"/>
                    <w:rPr>
                      <w:rFonts w:ascii="Comic Sans MS" w:hAnsi="Comic Sans MS"/>
                    </w:rPr>
                  </w:pPr>
                  <w:r w:rsidRPr="006E4987">
                    <w:rPr>
                      <w:rFonts w:ascii="Comic Sans MS" w:hAnsi="Comic Sans MS"/>
                      <w:sz w:val="20"/>
                    </w:rPr>
                    <w:t>D)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Protez kol bacak üretimi</w:t>
                  </w:r>
                </w:p>
                <w:p w:rsidR="00C61E43" w:rsidRDefault="00C61E43" w:rsidP="0085719F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</w:p>
                <w:p w:rsidR="00C61E43" w:rsidRPr="0085719F" w:rsidRDefault="00C61E43" w:rsidP="0085719F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</w:p>
                <w:p w:rsidR="00C61E43" w:rsidRDefault="00C61E43" w:rsidP="0085719F">
                  <w:pPr>
                    <w:spacing w:after="0" w:line="240" w:lineRule="auto"/>
                    <w:rPr>
                      <w:rFonts w:ascii="Comic Sans MS" w:hAnsi="Comic Sans MS"/>
                      <w:sz w:val="18"/>
                    </w:rPr>
                  </w:pPr>
                </w:p>
                <w:p w:rsidR="00C61E43" w:rsidRPr="002938AF" w:rsidRDefault="00C61E43" w:rsidP="002938AF">
                  <w:p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</w:p>
                <w:p w:rsidR="00C61E43" w:rsidRDefault="00C61E43"/>
              </w:txbxContent>
            </v:textbox>
          </v:shape>
        </w:pict>
      </w: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Pr="004D7296" w:rsidRDefault="00C61E43" w:rsidP="004D7296">
      <w:pPr>
        <w:rPr>
          <w:rFonts w:ascii="Comic Sans MS" w:hAnsi="Comic Sans MS"/>
          <w:sz w:val="18"/>
        </w:rPr>
      </w:pPr>
    </w:p>
    <w:p w:rsidR="00C61E43" w:rsidRDefault="00C61E43" w:rsidP="004D7296">
      <w:pPr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346.55pt;margin-top:11.1pt;width:209.25pt;height:103.7pt;z-index:251656704">
            <v:shadow on="t" opacity=".5" offset="6pt,-6pt"/>
            <v:textbox style="mso-next-textbox:#_x0000_s1034">
              <w:txbxContent>
                <w:p w:rsidR="00C61E43" w:rsidRPr="005328B3" w:rsidRDefault="00C61E43" w:rsidP="005F2AA6">
                  <w:pPr>
                    <w:spacing w:after="0"/>
                  </w:pPr>
                </w:p>
                <w:p w:rsidR="00C61E43" w:rsidRPr="005328B3" w:rsidRDefault="00C61E43" w:rsidP="005F2AA6">
                  <w:pPr>
                    <w:spacing w:after="0"/>
                    <w:rPr>
                      <w:rFonts w:ascii="Monotype Corsiva" w:hAnsi="Monotype Corsiva"/>
                    </w:rPr>
                  </w:pPr>
                  <w:r w:rsidRPr="005328B3">
                    <w:rPr>
                      <w:rFonts w:ascii="Monotype Corsiva" w:hAnsi="Monotype Corsiva"/>
                    </w:rPr>
                    <w:t>Başarılar dilerim…</w:t>
                  </w:r>
                </w:p>
                <w:p w:rsidR="00C61E43" w:rsidRPr="005328B3" w:rsidRDefault="00C61E43" w:rsidP="005F2AA6">
                  <w:pPr>
                    <w:spacing w:after="0" w:line="240" w:lineRule="auto"/>
                    <w:rPr>
                      <w:rFonts w:ascii="Monotype Corsiva" w:hAnsi="Monotype Corsiva"/>
                      <w:b/>
                    </w:rPr>
                  </w:pPr>
                  <w:r w:rsidRPr="005328B3">
                    <w:rPr>
                      <w:rFonts w:ascii="Monotype Corsiva" w:hAnsi="Monotype Corsiva"/>
                    </w:rPr>
                    <w:t xml:space="preserve">                             </w:t>
                  </w:r>
                  <w:r>
                    <w:rPr>
                      <w:rFonts w:ascii="Monotype Corsiva" w:hAnsi="Monotype Corsiva"/>
                      <w:b/>
                    </w:rPr>
                    <w:t>……………….</w:t>
                  </w:r>
                </w:p>
                <w:p w:rsidR="00C61E43" w:rsidRPr="005F2AA6" w:rsidRDefault="00C61E43" w:rsidP="005F2AA6">
                  <w:pPr>
                    <w:spacing w:after="0" w:line="240" w:lineRule="auto"/>
                    <w:rPr>
                      <w:rFonts w:ascii="Monotype Corsiva" w:hAnsi="Monotype Corsiva"/>
                    </w:rPr>
                  </w:pPr>
                  <w:r w:rsidRPr="005328B3">
                    <w:rPr>
                      <w:rFonts w:ascii="Monotype Corsiva" w:hAnsi="Monotype Corsiva"/>
                    </w:rPr>
                    <w:t xml:space="preserve">                    Fen</w:t>
                  </w:r>
                  <w:r w:rsidRPr="005F2AA6">
                    <w:rPr>
                      <w:rFonts w:ascii="Monotype Corsiva" w:hAnsi="Monotype Corsiva"/>
                    </w:rPr>
                    <w:t xml:space="preserve"> ve Teknoloji  öğretmeni</w:t>
                  </w:r>
                </w:p>
              </w:txbxContent>
            </v:textbox>
          </v:shape>
        </w:pict>
      </w: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4D7296">
      <w:pPr>
        <w:spacing w:after="0" w:line="240" w:lineRule="auto"/>
        <w:rPr>
          <w:rFonts w:ascii="Comic Sans MS" w:hAnsi="Comic Sans MS"/>
          <w:sz w:val="18"/>
        </w:rPr>
      </w:pPr>
    </w:p>
    <w:p w:rsidR="00C61E43" w:rsidRDefault="00C61E43" w:rsidP="0085719F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ab/>
      </w:r>
    </w:p>
    <w:p w:rsidR="00C61E43" w:rsidRPr="004D7296" w:rsidRDefault="00C61E43" w:rsidP="004D7296">
      <w:pPr>
        <w:tabs>
          <w:tab w:val="left" w:pos="1215"/>
        </w:tabs>
        <w:rPr>
          <w:rFonts w:ascii="Comic Sans MS" w:hAnsi="Comic Sans MS"/>
          <w:sz w:val="18"/>
        </w:rPr>
      </w:pPr>
    </w:p>
    <w:sectPr w:rsidR="00C61E43" w:rsidRPr="004D7296" w:rsidSect="00397F4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D50C4"/>
    <w:multiLevelType w:val="hybridMultilevel"/>
    <w:tmpl w:val="B7EEB292"/>
    <w:lvl w:ilvl="0" w:tplc="0678A3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7970E3"/>
    <w:multiLevelType w:val="hybridMultilevel"/>
    <w:tmpl w:val="9C6E92B4"/>
    <w:lvl w:ilvl="0" w:tplc="7A10287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B87245"/>
    <w:multiLevelType w:val="hybridMultilevel"/>
    <w:tmpl w:val="0B947B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DA0C22"/>
    <w:multiLevelType w:val="hybridMultilevel"/>
    <w:tmpl w:val="56325672"/>
    <w:lvl w:ilvl="0" w:tplc="36500AB0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4">
    <w:nsid w:val="59706B3B"/>
    <w:multiLevelType w:val="hybridMultilevel"/>
    <w:tmpl w:val="4F5CEDC8"/>
    <w:lvl w:ilvl="0" w:tplc="C84470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BE24E1"/>
    <w:multiLevelType w:val="hybridMultilevel"/>
    <w:tmpl w:val="7C1E3110"/>
    <w:lvl w:ilvl="0" w:tplc="6EF298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AE11E8"/>
    <w:multiLevelType w:val="hybridMultilevel"/>
    <w:tmpl w:val="E642F1FE"/>
    <w:lvl w:ilvl="0" w:tplc="63622B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2E6D8A"/>
    <w:multiLevelType w:val="hybridMultilevel"/>
    <w:tmpl w:val="E5245532"/>
    <w:lvl w:ilvl="0" w:tplc="9AFE6D12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F41"/>
    <w:rsid w:val="000110B3"/>
    <w:rsid w:val="0002468A"/>
    <w:rsid w:val="000477DA"/>
    <w:rsid w:val="00055CAF"/>
    <w:rsid w:val="00065B72"/>
    <w:rsid w:val="00070116"/>
    <w:rsid w:val="0009027F"/>
    <w:rsid w:val="000B39E8"/>
    <w:rsid w:val="000C7E0E"/>
    <w:rsid w:val="000D5A7A"/>
    <w:rsid w:val="00114E45"/>
    <w:rsid w:val="00115FC2"/>
    <w:rsid w:val="001D2A4F"/>
    <w:rsid w:val="001E397F"/>
    <w:rsid w:val="001E4697"/>
    <w:rsid w:val="001E4F33"/>
    <w:rsid w:val="00210F68"/>
    <w:rsid w:val="002938AF"/>
    <w:rsid w:val="00293D82"/>
    <w:rsid w:val="002961F7"/>
    <w:rsid w:val="002A5B19"/>
    <w:rsid w:val="002D31A5"/>
    <w:rsid w:val="002D3226"/>
    <w:rsid w:val="002F11BF"/>
    <w:rsid w:val="003040E3"/>
    <w:rsid w:val="00310EBF"/>
    <w:rsid w:val="00324475"/>
    <w:rsid w:val="003278AC"/>
    <w:rsid w:val="0036209B"/>
    <w:rsid w:val="0036274A"/>
    <w:rsid w:val="003662A3"/>
    <w:rsid w:val="00383D61"/>
    <w:rsid w:val="00397F41"/>
    <w:rsid w:val="003A7A67"/>
    <w:rsid w:val="003E4957"/>
    <w:rsid w:val="00402D8D"/>
    <w:rsid w:val="004331D7"/>
    <w:rsid w:val="00443D7F"/>
    <w:rsid w:val="00474D43"/>
    <w:rsid w:val="00474DB6"/>
    <w:rsid w:val="004A1567"/>
    <w:rsid w:val="004D0853"/>
    <w:rsid w:val="004D7296"/>
    <w:rsid w:val="004E133F"/>
    <w:rsid w:val="004F05CD"/>
    <w:rsid w:val="005022EF"/>
    <w:rsid w:val="00523481"/>
    <w:rsid w:val="005328B3"/>
    <w:rsid w:val="00534004"/>
    <w:rsid w:val="00572917"/>
    <w:rsid w:val="00573555"/>
    <w:rsid w:val="005B0A6D"/>
    <w:rsid w:val="005D0B97"/>
    <w:rsid w:val="005D7C17"/>
    <w:rsid w:val="005E4881"/>
    <w:rsid w:val="005F2AA6"/>
    <w:rsid w:val="00624E25"/>
    <w:rsid w:val="00632920"/>
    <w:rsid w:val="006567F3"/>
    <w:rsid w:val="00660889"/>
    <w:rsid w:val="006C4D5D"/>
    <w:rsid w:val="006C5188"/>
    <w:rsid w:val="006E0BC8"/>
    <w:rsid w:val="006E4987"/>
    <w:rsid w:val="006F3845"/>
    <w:rsid w:val="00785127"/>
    <w:rsid w:val="00791E13"/>
    <w:rsid w:val="007957A0"/>
    <w:rsid w:val="007B2DE9"/>
    <w:rsid w:val="007B5854"/>
    <w:rsid w:val="007E0F9D"/>
    <w:rsid w:val="007F119A"/>
    <w:rsid w:val="007F4CB9"/>
    <w:rsid w:val="00822ED2"/>
    <w:rsid w:val="008322BC"/>
    <w:rsid w:val="008331FE"/>
    <w:rsid w:val="00833739"/>
    <w:rsid w:val="00846160"/>
    <w:rsid w:val="0085719F"/>
    <w:rsid w:val="00866620"/>
    <w:rsid w:val="008735B8"/>
    <w:rsid w:val="00876A8F"/>
    <w:rsid w:val="008956C2"/>
    <w:rsid w:val="008A233E"/>
    <w:rsid w:val="008D5A15"/>
    <w:rsid w:val="008D6AEA"/>
    <w:rsid w:val="00901F50"/>
    <w:rsid w:val="009135B4"/>
    <w:rsid w:val="00920F62"/>
    <w:rsid w:val="009907A8"/>
    <w:rsid w:val="009A497E"/>
    <w:rsid w:val="009B3217"/>
    <w:rsid w:val="009C6D13"/>
    <w:rsid w:val="009E2F32"/>
    <w:rsid w:val="00A0169B"/>
    <w:rsid w:val="00A10420"/>
    <w:rsid w:val="00A352BB"/>
    <w:rsid w:val="00A406B3"/>
    <w:rsid w:val="00A422BC"/>
    <w:rsid w:val="00A558EC"/>
    <w:rsid w:val="00A66368"/>
    <w:rsid w:val="00A74689"/>
    <w:rsid w:val="00A81705"/>
    <w:rsid w:val="00A83B76"/>
    <w:rsid w:val="00A91105"/>
    <w:rsid w:val="00A955F4"/>
    <w:rsid w:val="00AB6D1C"/>
    <w:rsid w:val="00B30BF7"/>
    <w:rsid w:val="00B36596"/>
    <w:rsid w:val="00BA56BC"/>
    <w:rsid w:val="00BC481B"/>
    <w:rsid w:val="00BE577B"/>
    <w:rsid w:val="00BF0995"/>
    <w:rsid w:val="00C61E43"/>
    <w:rsid w:val="00C62F25"/>
    <w:rsid w:val="00C830FC"/>
    <w:rsid w:val="00CB6B9F"/>
    <w:rsid w:val="00CC6EB6"/>
    <w:rsid w:val="00CD18AA"/>
    <w:rsid w:val="00D54191"/>
    <w:rsid w:val="00D93183"/>
    <w:rsid w:val="00DB1260"/>
    <w:rsid w:val="00DD1277"/>
    <w:rsid w:val="00E02290"/>
    <w:rsid w:val="00E10AAB"/>
    <w:rsid w:val="00E2537E"/>
    <w:rsid w:val="00E3589A"/>
    <w:rsid w:val="00E4070E"/>
    <w:rsid w:val="00E52DEC"/>
    <w:rsid w:val="00E61B4C"/>
    <w:rsid w:val="00E75720"/>
    <w:rsid w:val="00E84516"/>
    <w:rsid w:val="00E971EC"/>
    <w:rsid w:val="00EC706B"/>
    <w:rsid w:val="00ED10F0"/>
    <w:rsid w:val="00ED7530"/>
    <w:rsid w:val="00EE43D3"/>
    <w:rsid w:val="00EF0B6A"/>
    <w:rsid w:val="00F01481"/>
    <w:rsid w:val="00F10F00"/>
    <w:rsid w:val="00F4157D"/>
    <w:rsid w:val="00F43362"/>
    <w:rsid w:val="00F64A43"/>
    <w:rsid w:val="00F81FDB"/>
    <w:rsid w:val="00F931FC"/>
    <w:rsid w:val="00F941F5"/>
    <w:rsid w:val="00FA0DC2"/>
    <w:rsid w:val="00FB201B"/>
    <w:rsid w:val="00FC1792"/>
    <w:rsid w:val="00FC3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2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7F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4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3362"/>
    <w:rPr>
      <w:rFonts w:ascii="Tahoma" w:hAnsi="Tahoma" w:cs="Tahoma"/>
      <w:sz w:val="16"/>
      <w:szCs w:val="16"/>
    </w:rPr>
  </w:style>
  <w:style w:type="character" w:customStyle="1" w:styleId="FontStyle30">
    <w:name w:val="Font Style30"/>
    <w:basedOn w:val="DefaultParagraphFont"/>
    <w:uiPriority w:val="99"/>
    <w:rsid w:val="005328B3"/>
    <w:rPr>
      <w:rFonts w:ascii="Arial" w:hAnsi="Arial" w:cs="Arial"/>
      <w:sz w:val="18"/>
      <w:szCs w:val="18"/>
    </w:rPr>
  </w:style>
  <w:style w:type="character" w:customStyle="1" w:styleId="FontStyle27">
    <w:name w:val="Font Style27"/>
    <w:basedOn w:val="DefaultParagraphFont"/>
    <w:uiPriority w:val="99"/>
    <w:rsid w:val="005328B3"/>
    <w:rPr>
      <w:rFonts w:ascii="Arial" w:hAnsi="Arial" w:cs="Arial"/>
      <w:b/>
      <w:bCs/>
      <w:sz w:val="18"/>
      <w:szCs w:val="18"/>
    </w:rPr>
  </w:style>
  <w:style w:type="paragraph" w:customStyle="1" w:styleId="Style6">
    <w:name w:val="Style6"/>
    <w:basedOn w:val="Normal"/>
    <w:uiPriority w:val="99"/>
    <w:rsid w:val="005328B3"/>
    <w:pPr>
      <w:widowControl w:val="0"/>
      <w:autoSpaceDE w:val="0"/>
      <w:autoSpaceDN w:val="0"/>
      <w:adjustRightInd w:val="0"/>
      <w:spacing w:after="0" w:line="240" w:lineRule="exact"/>
      <w:ind w:firstLine="223"/>
    </w:pPr>
    <w:rPr>
      <w:rFonts w:ascii="Arial" w:eastAsia="Times New Roman" w:hAnsi="Arial"/>
      <w:sz w:val="24"/>
      <w:szCs w:val="24"/>
      <w:lang w:eastAsia="tr-TR"/>
    </w:rPr>
  </w:style>
  <w:style w:type="paragraph" w:styleId="NoSpacing">
    <w:name w:val="No Spacing"/>
    <w:uiPriority w:val="99"/>
    <w:qFormat/>
    <w:rsid w:val="005B0A6D"/>
    <w:rPr>
      <w:lang w:eastAsia="en-US"/>
    </w:rPr>
  </w:style>
  <w:style w:type="table" w:styleId="TableGrid">
    <w:name w:val="Table Grid"/>
    <w:basedOn w:val="TableNormal"/>
    <w:uiPriority w:val="99"/>
    <w:rsid w:val="007957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semiHidden/>
    <w:rsid w:val="0063292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63292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585</TotalTime>
  <Pages>2</Pages>
  <Words>220</Words>
  <Characters>1256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 7</dc:creator>
  <cp:keywords/>
  <dc:description/>
  <cp:lastModifiedBy>fatih</cp:lastModifiedBy>
  <cp:revision>52</cp:revision>
  <cp:lastPrinted>2014-10-26T11:52:00Z</cp:lastPrinted>
  <dcterms:created xsi:type="dcterms:W3CDTF">2011-10-28T17:33:00Z</dcterms:created>
  <dcterms:modified xsi:type="dcterms:W3CDTF">2014-10-26T20:13:00Z</dcterms:modified>
</cp:coreProperties>
</file>